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BBF2BF" w14:textId="70E24C84" w:rsidR="006E1B5E" w:rsidRDefault="006E1B5E" w:rsidP="009D6614">
      <w:pPr>
        <w:pStyle w:val="ListNumber"/>
        <w:numPr>
          <w:ilvl w:val="0"/>
          <w:numId w:val="0"/>
        </w:numPr>
        <w:spacing w:after="0" w:line="240" w:lineRule="auto"/>
        <w:ind w:left="173"/>
        <w:jc w:val="center"/>
        <w:rPr>
          <w:b/>
          <w:bCs/>
          <w:sz w:val="36"/>
          <w:szCs w:val="36"/>
          <w:u w:val="single"/>
        </w:rPr>
      </w:pPr>
      <w:r w:rsidRPr="001B3D04">
        <w:rPr>
          <w:b/>
          <w:bCs/>
          <w:sz w:val="36"/>
          <w:szCs w:val="36"/>
          <w:u w:val="single"/>
        </w:rPr>
        <w:t>Meeting Minutes / Agenda Items</w:t>
      </w:r>
    </w:p>
    <w:p w14:paraId="5AD832B7" w14:textId="77777777" w:rsidR="00FD4E97" w:rsidRPr="001B3D04" w:rsidRDefault="00FD4E97" w:rsidP="009D6614">
      <w:pPr>
        <w:pStyle w:val="ListNumber"/>
        <w:numPr>
          <w:ilvl w:val="0"/>
          <w:numId w:val="0"/>
        </w:numPr>
        <w:spacing w:after="0" w:line="240" w:lineRule="auto"/>
        <w:ind w:left="173"/>
        <w:jc w:val="center"/>
        <w:rPr>
          <w:b/>
          <w:bCs/>
          <w:sz w:val="36"/>
          <w:szCs w:val="36"/>
          <w:u w:val="single"/>
        </w:rPr>
      </w:pPr>
    </w:p>
    <w:p w14:paraId="1704B511" w14:textId="082C78C7" w:rsidR="00EE6FC7" w:rsidRPr="004E61FE" w:rsidRDefault="00717114" w:rsidP="004010E9">
      <w:pPr>
        <w:pStyle w:val="ListNumber"/>
        <w:numPr>
          <w:ilvl w:val="0"/>
          <w:numId w:val="0"/>
        </w:numPr>
        <w:spacing w:after="0" w:line="240" w:lineRule="auto"/>
        <w:ind w:left="360"/>
        <w:rPr>
          <w:b/>
          <w:bCs/>
          <w:color w:val="C00000"/>
          <w:sz w:val="28"/>
          <w:szCs w:val="28"/>
          <w:u w:val="single"/>
        </w:rPr>
      </w:pPr>
      <w:r w:rsidRPr="004E61FE">
        <w:rPr>
          <w:b/>
          <w:bCs/>
          <w:color w:val="C00000"/>
          <w:sz w:val="28"/>
          <w:szCs w:val="28"/>
          <w:u w:val="single"/>
        </w:rPr>
        <w:t>General:</w:t>
      </w:r>
    </w:p>
    <w:p w14:paraId="3529850F" w14:textId="16CA31C8" w:rsidR="00EA7225" w:rsidRDefault="00BF2A65" w:rsidP="00552DE1">
      <w:pPr>
        <w:pStyle w:val="ListNumber"/>
        <w:numPr>
          <w:ilvl w:val="1"/>
          <w:numId w:val="13"/>
        </w:numPr>
        <w:spacing w:after="0" w:line="240" w:lineRule="auto"/>
      </w:pPr>
      <w:r>
        <w:t>New Auto</w:t>
      </w:r>
      <w:r w:rsidR="006E03D2">
        <w:t xml:space="preserve"> Insurance Cards should be coming in &amp; when they do we need to make sure that the old ones are </w:t>
      </w:r>
      <w:r w:rsidR="00532786">
        <w:t>discarded,</w:t>
      </w:r>
      <w:r w:rsidR="006E03D2">
        <w:t xml:space="preserve"> and the new ones are put into the </w:t>
      </w:r>
      <w:r w:rsidR="00E91EF5">
        <w:t>trucks immediately.</w:t>
      </w:r>
    </w:p>
    <w:p w14:paraId="7694314E" w14:textId="28CB4DF8" w:rsidR="00DD413A" w:rsidRDefault="00DD413A" w:rsidP="00552DE1">
      <w:pPr>
        <w:pStyle w:val="ListNumber"/>
        <w:numPr>
          <w:ilvl w:val="1"/>
          <w:numId w:val="13"/>
        </w:numPr>
        <w:spacing w:after="0" w:line="240" w:lineRule="auto"/>
        <w:rPr>
          <w:b/>
          <w:bCs/>
        </w:rPr>
      </w:pPr>
      <w:r w:rsidRPr="001264D9">
        <w:rPr>
          <w:b/>
          <w:bCs/>
        </w:rPr>
        <w:t xml:space="preserve">Congratulations to Haley for passing the Virginia </w:t>
      </w:r>
      <w:r w:rsidR="001264D9" w:rsidRPr="001264D9">
        <w:rPr>
          <w:b/>
          <w:bCs/>
        </w:rPr>
        <w:t>Licensing Test!!</w:t>
      </w:r>
    </w:p>
    <w:p w14:paraId="64F7AC31" w14:textId="2CE89C0F" w:rsidR="001264D9" w:rsidRPr="00BB5AE3" w:rsidRDefault="009625A5" w:rsidP="00552DE1">
      <w:pPr>
        <w:pStyle w:val="ListNumber"/>
        <w:numPr>
          <w:ilvl w:val="1"/>
          <w:numId w:val="13"/>
        </w:numPr>
        <w:spacing w:after="0" w:line="240" w:lineRule="auto"/>
        <w:rPr>
          <w:b/>
          <w:bCs/>
        </w:rPr>
      </w:pPr>
      <w:r>
        <w:t>Work on getting</w:t>
      </w:r>
      <w:r w:rsidR="00741B76">
        <w:t xml:space="preserve"> all Revenue from</w:t>
      </w:r>
      <w:r w:rsidR="00FE3897">
        <w:t xml:space="preserve"> last month booked into Q1.</w:t>
      </w:r>
    </w:p>
    <w:p w14:paraId="6C431BBE" w14:textId="1172E2F4" w:rsidR="00BB5AE3" w:rsidRPr="00FE3897" w:rsidRDefault="00ED238C" w:rsidP="00552DE1">
      <w:pPr>
        <w:pStyle w:val="ListNumber"/>
        <w:numPr>
          <w:ilvl w:val="1"/>
          <w:numId w:val="13"/>
        </w:numPr>
        <w:spacing w:after="0" w:line="240" w:lineRule="auto"/>
        <w:rPr>
          <w:b/>
          <w:bCs/>
        </w:rPr>
      </w:pPr>
      <w:r>
        <w:t xml:space="preserve">Any Supplies utilized – Please let Shannon know when you </w:t>
      </w:r>
      <w:r w:rsidR="00D06BC1">
        <w:t>see there is only 1 or 2 left.</w:t>
      </w:r>
    </w:p>
    <w:p w14:paraId="1D11124B" w14:textId="77777777" w:rsidR="00335FA6" w:rsidRPr="009005DB" w:rsidRDefault="00335FA6" w:rsidP="00335FA6">
      <w:pPr>
        <w:pStyle w:val="ListNumber"/>
        <w:numPr>
          <w:ilvl w:val="0"/>
          <w:numId w:val="0"/>
        </w:numPr>
        <w:spacing w:after="0" w:line="240" w:lineRule="auto"/>
        <w:ind w:left="1080"/>
        <w:rPr>
          <w:color w:val="C00000"/>
        </w:rPr>
      </w:pPr>
    </w:p>
    <w:p w14:paraId="516C6117" w14:textId="5A7C6FCF" w:rsidR="00340FCC" w:rsidRPr="009005DB" w:rsidRDefault="0087315B" w:rsidP="009005DB">
      <w:pPr>
        <w:pStyle w:val="ListNumber"/>
        <w:numPr>
          <w:ilvl w:val="0"/>
          <w:numId w:val="13"/>
        </w:numPr>
        <w:spacing w:after="0" w:line="240" w:lineRule="auto"/>
        <w:rPr>
          <w:color w:val="C00000"/>
        </w:rPr>
      </w:pPr>
      <w:r w:rsidRPr="009005DB">
        <w:rPr>
          <w:b/>
          <w:bCs/>
          <w:color w:val="C00000"/>
          <w:sz w:val="28"/>
          <w:szCs w:val="28"/>
          <w:u w:val="single"/>
        </w:rPr>
        <w:t>H</w:t>
      </w:r>
      <w:r w:rsidR="008C235E" w:rsidRPr="009005DB">
        <w:rPr>
          <w:b/>
          <w:bCs/>
          <w:color w:val="C00000"/>
          <w:sz w:val="28"/>
          <w:szCs w:val="28"/>
          <w:u w:val="single"/>
        </w:rPr>
        <w:t>S</w:t>
      </w:r>
      <w:r w:rsidRPr="009005DB">
        <w:rPr>
          <w:b/>
          <w:bCs/>
          <w:color w:val="C00000"/>
          <w:sz w:val="28"/>
          <w:szCs w:val="28"/>
          <w:u w:val="single"/>
        </w:rPr>
        <w:t>&amp;E</w:t>
      </w:r>
      <w:r w:rsidR="002F6C49" w:rsidRPr="009005DB">
        <w:rPr>
          <w:b/>
          <w:bCs/>
          <w:color w:val="C00000"/>
          <w:u w:val="single"/>
        </w:rPr>
        <w:t>:</w:t>
      </w:r>
    </w:p>
    <w:p w14:paraId="5BC1B2AA" w14:textId="4FD782C4" w:rsidR="00D73E23" w:rsidRDefault="00555B9B" w:rsidP="00D73E23">
      <w:pPr>
        <w:pStyle w:val="ListNumber"/>
        <w:numPr>
          <w:ilvl w:val="1"/>
          <w:numId w:val="13"/>
        </w:numPr>
        <w:spacing w:after="0" w:line="240" w:lineRule="auto"/>
      </w:pPr>
      <w:r>
        <w:t xml:space="preserve">Every Tuesday </w:t>
      </w:r>
      <w:r w:rsidR="00BF6776">
        <w:t>one</w:t>
      </w:r>
      <w:r>
        <w:t xml:space="preserve"> </w:t>
      </w:r>
      <w:r w:rsidR="0049553E">
        <w:t>safety p</w:t>
      </w:r>
      <w:r w:rsidR="00E273C6">
        <w:t>olicy</w:t>
      </w:r>
      <w:r w:rsidR="0049553E">
        <w:t xml:space="preserve"> will be </w:t>
      </w:r>
      <w:r w:rsidR="00403C29">
        <w:t>chosen,</w:t>
      </w:r>
      <w:r w:rsidR="0049553E">
        <w:t xml:space="preserve"> </w:t>
      </w:r>
      <w:r w:rsidR="00BF6776">
        <w:t xml:space="preserve">and Corey will </w:t>
      </w:r>
      <w:r w:rsidR="00394E16">
        <w:t>touch on the Key, Critical Com</w:t>
      </w:r>
      <w:r w:rsidR="0030335D">
        <w:t>ponents</w:t>
      </w:r>
      <w:r w:rsidR="00403C29">
        <w:t xml:space="preserve">. </w:t>
      </w:r>
      <w:r w:rsidR="0030335D">
        <w:t xml:space="preserve">(about </w:t>
      </w:r>
      <w:r>
        <w:t>5 – 10 min</w:t>
      </w:r>
      <w:r w:rsidR="0030335D">
        <w:t>s)</w:t>
      </w:r>
    </w:p>
    <w:p w14:paraId="61C73C2A" w14:textId="6BE6D39C" w:rsidR="004A4F5D" w:rsidRPr="006606B1" w:rsidRDefault="004A4F5D" w:rsidP="004A4F5D">
      <w:pPr>
        <w:pStyle w:val="ListNumber"/>
        <w:numPr>
          <w:ilvl w:val="2"/>
          <w:numId w:val="13"/>
        </w:numPr>
        <w:spacing w:after="0" w:line="240" w:lineRule="auto"/>
      </w:pPr>
      <w:r w:rsidRPr="006606B1">
        <w:rPr>
          <w:color w:val="008000"/>
        </w:rPr>
        <w:t>Next Tuesday will be Driving Safety</w:t>
      </w:r>
      <w:r w:rsidR="00532786" w:rsidRPr="006606B1">
        <w:rPr>
          <w:color w:val="008000"/>
        </w:rPr>
        <w:t>.</w:t>
      </w:r>
    </w:p>
    <w:p w14:paraId="24119AF6" w14:textId="7AD0F77F" w:rsidR="006606B1" w:rsidRPr="006606B1" w:rsidRDefault="00511856" w:rsidP="004A4F5D">
      <w:pPr>
        <w:pStyle w:val="ListNumber"/>
        <w:numPr>
          <w:ilvl w:val="2"/>
          <w:numId w:val="13"/>
        </w:numPr>
        <w:spacing w:after="0" w:line="240" w:lineRule="auto"/>
      </w:pPr>
      <w:r>
        <w:t>Review the policy before Tuesday, you can submit questions to Corey that he can go over in the meeting</w:t>
      </w:r>
      <w:r w:rsidR="003B543D">
        <w:t>s.</w:t>
      </w:r>
    </w:p>
    <w:p w14:paraId="15357674" w14:textId="344C908C" w:rsidR="00007A1C" w:rsidRDefault="00007A1C" w:rsidP="00007A1C">
      <w:pPr>
        <w:pStyle w:val="ListNumber"/>
        <w:numPr>
          <w:ilvl w:val="2"/>
          <w:numId w:val="13"/>
        </w:numPr>
        <w:spacing w:after="0" w:line="240" w:lineRule="auto"/>
      </w:pPr>
      <w:r w:rsidRPr="006606B1">
        <w:t>The Acknowledgement will need to be signed</w:t>
      </w:r>
      <w:r w:rsidR="00E273C6" w:rsidRPr="006606B1">
        <w:t xml:space="preserve"> that you understand </w:t>
      </w:r>
      <w:r w:rsidR="00E273C6">
        <w:t>the policy.</w:t>
      </w:r>
    </w:p>
    <w:p w14:paraId="25FB4E7F" w14:textId="2CFADD32" w:rsidR="001853AE" w:rsidRDefault="001853AE" w:rsidP="00D73E23">
      <w:pPr>
        <w:pStyle w:val="ListNumber"/>
        <w:numPr>
          <w:ilvl w:val="1"/>
          <w:numId w:val="13"/>
        </w:numPr>
        <w:spacing w:after="0" w:line="240" w:lineRule="auto"/>
      </w:pPr>
      <w:r>
        <w:t xml:space="preserve">Next week the Fit to Work / Wellness Program will </w:t>
      </w:r>
      <w:r w:rsidR="00532786">
        <w:t>roll out</w:t>
      </w:r>
      <w:r w:rsidR="00FA32D2">
        <w:t>.</w:t>
      </w:r>
    </w:p>
    <w:p w14:paraId="05DE31B8" w14:textId="6B823C79" w:rsidR="00FA32D2" w:rsidRDefault="00FA32D2" w:rsidP="00FA32D2">
      <w:pPr>
        <w:pStyle w:val="ListNumber"/>
        <w:numPr>
          <w:ilvl w:val="2"/>
          <w:numId w:val="13"/>
        </w:numPr>
        <w:spacing w:after="0" w:line="240" w:lineRule="auto"/>
      </w:pPr>
      <w:r>
        <w:t xml:space="preserve">You will need your ID and </w:t>
      </w:r>
      <w:r w:rsidR="00253CBC">
        <w:t xml:space="preserve">it may be helpful to </w:t>
      </w:r>
      <w:r>
        <w:t>have a list of your medications with you.</w:t>
      </w:r>
    </w:p>
    <w:p w14:paraId="103B0E72" w14:textId="2B273F23" w:rsidR="000C59A0" w:rsidRDefault="000C59A0" w:rsidP="00FA32D2">
      <w:pPr>
        <w:pStyle w:val="ListNumber"/>
        <w:numPr>
          <w:ilvl w:val="2"/>
          <w:numId w:val="13"/>
        </w:numPr>
        <w:spacing w:after="0" w:line="240" w:lineRule="auto"/>
      </w:pPr>
      <w:r>
        <w:t>If you wear contacts or glasses, make sure you bring them with you.</w:t>
      </w:r>
    </w:p>
    <w:p w14:paraId="31DE39FA" w14:textId="688EA2F7" w:rsidR="00304291" w:rsidRDefault="00304291" w:rsidP="00FA32D2">
      <w:pPr>
        <w:pStyle w:val="ListNumber"/>
        <w:numPr>
          <w:ilvl w:val="2"/>
          <w:numId w:val="13"/>
        </w:numPr>
        <w:spacing w:after="0" w:line="240" w:lineRule="auto"/>
      </w:pPr>
      <w:r>
        <w:t>May need to shave facial hair if you are required to do a Fit Test.</w:t>
      </w:r>
    </w:p>
    <w:p w14:paraId="16602A39" w14:textId="3605B2E4" w:rsidR="00417F5C" w:rsidRDefault="00417F5C" w:rsidP="00FA32D2">
      <w:pPr>
        <w:pStyle w:val="ListNumber"/>
        <w:numPr>
          <w:ilvl w:val="2"/>
          <w:numId w:val="13"/>
        </w:numPr>
        <w:spacing w:after="0" w:line="240" w:lineRule="auto"/>
      </w:pPr>
      <w:r>
        <w:t xml:space="preserve">Val will </w:t>
      </w:r>
      <w:r w:rsidR="00364706">
        <w:t xml:space="preserve">schedule employees &amp; provide the proper paperwork </w:t>
      </w:r>
      <w:r w:rsidR="00AA07A3">
        <w:t>needed</w:t>
      </w:r>
      <w:r w:rsidR="000C59A0">
        <w:t>.</w:t>
      </w:r>
    </w:p>
    <w:p w14:paraId="685D283E" w14:textId="49E55C8B" w:rsidR="00253CBC" w:rsidRDefault="00253CBC" w:rsidP="00253CBC">
      <w:pPr>
        <w:pStyle w:val="ListNumber"/>
        <w:numPr>
          <w:ilvl w:val="1"/>
          <w:numId w:val="13"/>
        </w:numPr>
        <w:spacing w:after="0" w:line="240" w:lineRule="auto"/>
      </w:pPr>
      <w:r>
        <w:t>The medical facility in Broussard does not have N95</w:t>
      </w:r>
      <w:r w:rsidR="00DF08E0">
        <w:t>’s onsite, you may need to bring one from the office.</w:t>
      </w:r>
    </w:p>
    <w:p w14:paraId="42CB445C" w14:textId="7734BD8E" w:rsidR="00981AE9" w:rsidRPr="00981AE9" w:rsidRDefault="00F34BC6" w:rsidP="00E25110">
      <w:pPr>
        <w:pStyle w:val="ListNumber"/>
        <w:numPr>
          <w:ilvl w:val="0"/>
          <w:numId w:val="0"/>
        </w:numPr>
        <w:spacing w:after="0" w:line="240" w:lineRule="auto"/>
        <w:rPr>
          <w:b/>
          <w:bCs/>
          <w:u w:val="single"/>
        </w:rPr>
      </w:pPr>
      <w:r>
        <w:rPr>
          <w:b/>
          <w:bCs/>
          <w:noProof/>
          <w:u w:val="single"/>
        </w:rPr>
        <mc:AlternateContent>
          <mc:Choice Requires="wpi">
            <w:drawing>
              <wp:anchor distT="0" distB="0" distL="114300" distR="114300" simplePos="0" relativeHeight="251678721" behindDoc="0" locked="0" layoutInCell="1" allowOverlap="1" wp14:anchorId="70AD16F4" wp14:editId="4DD84BEC">
                <wp:simplePos x="0" y="0"/>
                <wp:positionH relativeFrom="column">
                  <wp:posOffset>5296535</wp:posOffset>
                </wp:positionH>
                <wp:positionV relativeFrom="paragraph">
                  <wp:posOffset>-61595</wp:posOffset>
                </wp:positionV>
                <wp:extent cx="679245" cy="212760"/>
                <wp:effectExtent l="38100" t="38100" r="0" b="41275"/>
                <wp:wrapNone/>
                <wp:docPr id="21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679245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DE38B6D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21" o:spid="_x0000_s1026" type="#_x0000_t75" style="position:absolute;margin-left:416.2pt;margin-top:-5.7pt;width:55.2pt;height:18.45pt;z-index:2516787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">
                <v:imagedata r:id="rId13" o:title=""/>
              </v:shape>
            </w:pict>
          </mc:Fallback>
        </mc:AlternateContent>
      </w:r>
    </w:p>
    <w:p w14:paraId="7F9C9DF7" w14:textId="38011C82" w:rsidR="003F5808" w:rsidRDefault="002E7BEF" w:rsidP="003F5808">
      <w:pPr>
        <w:pStyle w:val="ListNumber"/>
        <w:numPr>
          <w:ilvl w:val="0"/>
          <w:numId w:val="0"/>
        </w:numPr>
        <w:spacing w:after="0" w:line="240" w:lineRule="auto"/>
        <w:ind w:left="720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97153" behindDoc="0" locked="0" layoutInCell="1" allowOverlap="1" wp14:anchorId="3D082DDA" wp14:editId="5D6E9A75">
                <wp:simplePos x="0" y="0"/>
                <wp:positionH relativeFrom="column">
                  <wp:posOffset>732155</wp:posOffset>
                </wp:positionH>
                <wp:positionV relativeFrom="paragraph">
                  <wp:posOffset>-287020</wp:posOffset>
                </wp:positionV>
                <wp:extent cx="4252595" cy="794740"/>
                <wp:effectExtent l="38100" t="38100" r="52705" b="43815"/>
                <wp:wrapNone/>
                <wp:docPr id="39" name="Ink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4252595" cy="794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AA7B9E" id="Ink 39" o:spid="_x0000_s1026" type="#_x0000_t75" style="position:absolute;margin-left:56.85pt;margin-top:-23.45pt;width:336.5pt;height:64.3pt;z-index:2516971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">
                <v:imagedata r:id="rId15" o:title=""/>
              </v:shape>
            </w:pict>
          </mc:Fallback>
        </mc:AlternateContent>
      </w:r>
      <w:r w:rsidR="00FC2A3E">
        <w:rPr>
          <w:noProof/>
        </w:rPr>
        <mc:AlternateContent>
          <mc:Choice Requires="wpi">
            <w:drawing>
              <wp:anchor distT="0" distB="0" distL="114300" distR="114300" simplePos="0" relativeHeight="251663361" behindDoc="0" locked="0" layoutInCell="1" allowOverlap="1" wp14:anchorId="4C49C01D" wp14:editId="3D04061D">
                <wp:simplePos x="0" y="0"/>
                <wp:positionH relativeFrom="column">
                  <wp:posOffset>289080</wp:posOffset>
                </wp:positionH>
                <wp:positionV relativeFrom="paragraph">
                  <wp:posOffset>102228</wp:posOffset>
                </wp:positionV>
                <wp:extent cx="196200" cy="42480"/>
                <wp:effectExtent l="38100" t="38100" r="33020" b="34290"/>
                <wp:wrapNone/>
                <wp:docPr id="6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9620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1E97C5" id="Ink 6" o:spid="_x0000_s1026" type="#_x0000_t75" style="position:absolute;margin-left:21.9pt;margin-top:7.2pt;width:17.15pt;height:5.05pt;z-index:2516633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">
                <v:imagedata r:id="rId17" o:title=""/>
              </v:shape>
            </w:pict>
          </mc:Fallback>
        </mc:AlternateContent>
      </w:r>
    </w:p>
    <w:p w14:paraId="0497468E" w14:textId="2DDB397E" w:rsidR="00FD4E97" w:rsidRPr="00751C32" w:rsidRDefault="00D07796" w:rsidP="00FD4E97">
      <w:pPr>
        <w:pStyle w:val="ListNumber"/>
        <w:numPr>
          <w:ilvl w:val="0"/>
          <w:numId w:val="0"/>
        </w:numPr>
        <w:spacing w:after="0" w:line="240" w:lineRule="auto"/>
        <w:ind w:left="720"/>
        <w:jc w:val="center"/>
        <w:rPr>
          <w:sz w:val="52"/>
          <w:szCs w:val="52"/>
        </w:rPr>
      </w:pPr>
      <w:r>
        <w:rPr>
          <w:b/>
          <w:bCs/>
          <w:noProof/>
          <w:color w:val="16328C" w:themeColor="accent6" w:themeShade="BF"/>
          <w:sz w:val="52"/>
          <w:szCs w:val="52"/>
          <w:u w:val="single"/>
        </w:rPr>
        <mc:AlternateContent>
          <mc:Choice Requires="wpi">
            <w:drawing>
              <wp:anchor distT="0" distB="0" distL="114300" distR="114300" simplePos="0" relativeHeight="251719681" behindDoc="0" locked="0" layoutInCell="1" allowOverlap="1" wp14:anchorId="615FAC12" wp14:editId="0E36DFC8">
                <wp:simplePos x="0" y="0"/>
                <wp:positionH relativeFrom="column">
                  <wp:posOffset>4464050</wp:posOffset>
                </wp:positionH>
                <wp:positionV relativeFrom="paragraph">
                  <wp:posOffset>-195580</wp:posOffset>
                </wp:positionV>
                <wp:extent cx="2626920" cy="1056600"/>
                <wp:effectExtent l="38100" t="38100" r="40005" b="36195"/>
                <wp:wrapNone/>
                <wp:docPr id="61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626920" cy="10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9DB3DE" id="Ink 61" o:spid="_x0000_s1026" type="#_x0000_t75" style="position:absolute;margin-left:350.7pt;margin-top:-16.25pt;width:208.55pt;height:84.9pt;z-index:25171968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">
                <v:imagedata r:id="rId19" o:title=""/>
              </v:shape>
            </w:pict>
          </mc:Fallback>
        </mc:AlternateContent>
      </w:r>
      <w:r w:rsidR="002E7BEF">
        <w:rPr>
          <w:b/>
          <w:bCs/>
          <w:noProof/>
          <w:color w:val="16328C" w:themeColor="accent6" w:themeShade="BF"/>
          <w:sz w:val="52"/>
          <w:szCs w:val="52"/>
          <w:u w:val="single"/>
        </w:rPr>
        <mc:AlternateContent>
          <mc:Choice Requires="wpi">
            <w:drawing>
              <wp:anchor distT="0" distB="0" distL="114300" distR="114300" simplePos="0" relativeHeight="251682817" behindDoc="0" locked="0" layoutInCell="1" allowOverlap="1" wp14:anchorId="49721AFB" wp14:editId="3B63205E">
                <wp:simplePos x="0" y="0"/>
                <wp:positionH relativeFrom="column">
                  <wp:posOffset>205200</wp:posOffset>
                </wp:positionH>
                <wp:positionV relativeFrom="paragraph">
                  <wp:posOffset>172831</wp:posOffset>
                </wp:positionV>
                <wp:extent cx="298800" cy="79560"/>
                <wp:effectExtent l="38100" t="38100" r="31750" b="34925"/>
                <wp:wrapNone/>
                <wp:docPr id="25" name="Ink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298800" cy="7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4AAEE" id="Ink 25" o:spid="_x0000_s1026" type="#_x0000_t75" style="position:absolute;margin-left:15.3pt;margin-top:12.75pt;width:25.25pt;height:7.95pt;z-index:2516828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">
                <v:imagedata r:id="rId21" o:title=""/>
              </v:shape>
            </w:pict>
          </mc:Fallback>
        </mc:AlternateContent>
      </w:r>
      <w:r w:rsidR="00FD4E97" w:rsidRPr="00751C32">
        <w:rPr>
          <w:b/>
          <w:bCs/>
          <w:color w:val="16328C" w:themeColor="accent6" w:themeShade="BF"/>
          <w:sz w:val="52"/>
          <w:szCs w:val="52"/>
          <w:u w:val="single"/>
        </w:rPr>
        <w:t>Mechanical</w:t>
      </w:r>
    </w:p>
    <w:p w14:paraId="330B536F" w14:textId="4E3950D8" w:rsidR="00586455" w:rsidRPr="00725187" w:rsidRDefault="00586455" w:rsidP="009E45DB">
      <w:pPr>
        <w:pStyle w:val="ListNumber"/>
        <w:numPr>
          <w:ilvl w:val="0"/>
          <w:numId w:val="14"/>
        </w:numPr>
        <w:spacing w:after="0" w:line="240" w:lineRule="auto"/>
        <w:rPr>
          <w:color w:val="16328C" w:themeColor="accent6" w:themeShade="BF"/>
          <w:sz w:val="28"/>
          <w:szCs w:val="28"/>
        </w:rPr>
      </w:pPr>
      <w:r w:rsidRPr="00725187">
        <w:rPr>
          <w:b/>
          <w:bCs/>
          <w:color w:val="16328C" w:themeColor="accent6" w:themeShade="BF"/>
          <w:sz w:val="28"/>
          <w:szCs w:val="28"/>
          <w:u w:val="single"/>
        </w:rPr>
        <w:t>Projects:</w:t>
      </w:r>
      <w:r w:rsidR="00B57B61" w:rsidRPr="00725187">
        <w:rPr>
          <w:b/>
          <w:bCs/>
          <w:color w:val="16328C" w:themeColor="accent6" w:themeShade="BF"/>
          <w:sz w:val="28"/>
          <w:szCs w:val="28"/>
          <w:u w:val="single"/>
        </w:rPr>
        <w:t xml:space="preserve"> </w:t>
      </w:r>
    </w:p>
    <w:p w14:paraId="548C9766" w14:textId="6D092A74" w:rsidR="00586455" w:rsidRPr="00725187" w:rsidRDefault="00586455" w:rsidP="00586455">
      <w:pPr>
        <w:pStyle w:val="ListNumber"/>
        <w:numPr>
          <w:ilvl w:val="0"/>
          <w:numId w:val="0"/>
        </w:numPr>
        <w:spacing w:after="0" w:line="240" w:lineRule="auto"/>
        <w:ind w:left="173"/>
        <w:rPr>
          <w:color w:val="C00000"/>
        </w:rPr>
      </w:pPr>
    </w:p>
    <w:p w14:paraId="3099083C" w14:textId="13AE8A0C" w:rsidR="00586455" w:rsidRPr="00725187" w:rsidRDefault="00586455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725187">
        <w:rPr>
          <w:color w:val="C00000"/>
          <w:lang w:val="fr-FR"/>
        </w:rPr>
        <w:t>CAVA – Baton Rouge, LA (</w:t>
      </w:r>
      <w:proofErr w:type="spellStart"/>
      <w:r w:rsidRPr="00725187">
        <w:rPr>
          <w:color w:val="C00000"/>
          <w:lang w:val="fr-FR"/>
        </w:rPr>
        <w:t>Provide</w:t>
      </w:r>
      <w:proofErr w:type="spellEnd"/>
      <w:r w:rsidRPr="00725187">
        <w:rPr>
          <w:color w:val="C00000"/>
          <w:lang w:val="fr-FR"/>
        </w:rPr>
        <w:t xml:space="preserve"> Temp. </w:t>
      </w:r>
      <w:r w:rsidRPr="00725187">
        <w:rPr>
          <w:color w:val="C00000"/>
        </w:rPr>
        <w:t>Heat) / Seth</w:t>
      </w:r>
    </w:p>
    <w:p w14:paraId="0AD84DD9" w14:textId="439673C1" w:rsidR="00CB4141" w:rsidRPr="00C63886" w:rsidRDefault="00DB4D08" w:rsidP="00F80645">
      <w:pPr>
        <w:pStyle w:val="ListNumber2"/>
        <w:numPr>
          <w:ilvl w:val="0"/>
          <w:numId w:val="21"/>
        </w:numPr>
        <w:spacing w:before="0" w:after="0" w:line="240" w:lineRule="auto"/>
        <w:rPr>
          <w:u w:val="single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76001" behindDoc="0" locked="0" layoutInCell="1" allowOverlap="1" wp14:anchorId="0EBF3E81" wp14:editId="37E13A26">
                <wp:simplePos x="0" y="0"/>
                <wp:positionH relativeFrom="column">
                  <wp:posOffset>4473575</wp:posOffset>
                </wp:positionH>
                <wp:positionV relativeFrom="paragraph">
                  <wp:posOffset>-283210</wp:posOffset>
                </wp:positionV>
                <wp:extent cx="2570395" cy="596900"/>
                <wp:effectExtent l="25400" t="38100" r="46355" b="38100"/>
                <wp:wrapNone/>
                <wp:docPr id="1972218356" name="Ink 1972218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570395" cy="596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3E45EB" id="Ink 1972218356" o:spid="_x0000_s1026" type="#_x0000_t75" style="position:absolute;margin-left:351.45pt;margin-top:-23.15pt;width:204.1pt;height:48.65pt;z-index:2517760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">
                <v:imagedata r:id="rId23" o:title=""/>
              </v:shape>
            </w:pict>
          </mc:Fallback>
        </mc:AlternateContent>
      </w:r>
      <w:r w:rsidR="00CB4141">
        <w:t>Quote Submitted</w:t>
      </w:r>
      <w:r w:rsidR="00C63886">
        <w:t xml:space="preserve"> - </w:t>
      </w:r>
      <w:r w:rsidR="00CB4141">
        <w:t>Changed Electrician to Breaker Breaker.</w:t>
      </w:r>
    </w:p>
    <w:p w14:paraId="2930B35E" w14:textId="77777777" w:rsidR="003A5059" w:rsidRDefault="003A5059" w:rsidP="003A5059">
      <w:pPr>
        <w:pStyle w:val="ListNumber2"/>
        <w:numPr>
          <w:ilvl w:val="0"/>
          <w:numId w:val="0"/>
        </w:numPr>
        <w:spacing w:before="0" w:after="0" w:line="240" w:lineRule="auto"/>
        <w:rPr>
          <w:u w:val="single"/>
        </w:rPr>
      </w:pPr>
    </w:p>
    <w:p w14:paraId="1235291A" w14:textId="2DDB1B82" w:rsidR="00A230F0" w:rsidRPr="001B3D04" w:rsidRDefault="00DB4D08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>
        <w:rPr>
          <w:noProof/>
          <w:color w:val="C00000"/>
        </w:rPr>
        <mc:AlternateContent>
          <mc:Choice Requires="wpi">
            <w:drawing>
              <wp:anchor distT="0" distB="0" distL="114300" distR="114300" simplePos="0" relativeHeight="251784193" behindDoc="0" locked="0" layoutInCell="1" allowOverlap="1" wp14:anchorId="5CAEE4B7" wp14:editId="1A5E1EF4">
                <wp:simplePos x="0" y="0"/>
                <wp:positionH relativeFrom="column">
                  <wp:posOffset>4791075</wp:posOffset>
                </wp:positionH>
                <wp:positionV relativeFrom="paragraph">
                  <wp:posOffset>-73660</wp:posOffset>
                </wp:positionV>
                <wp:extent cx="1380955" cy="450855"/>
                <wp:effectExtent l="38100" t="38100" r="41910" b="31750"/>
                <wp:wrapNone/>
                <wp:docPr id="1972218365" name="Ink 1972218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380955" cy="450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FD8491" id="Ink 1972218365" o:spid="_x0000_s1026" type="#_x0000_t75" style="position:absolute;margin-left:376.4pt;margin-top:-6.65pt;width:110.45pt;height:37.15pt;z-index:2517841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">
                <v:imagedata r:id="rId25" o:title=""/>
              </v:shape>
            </w:pict>
          </mc:Fallback>
        </mc:AlternateContent>
      </w:r>
      <w:r w:rsidR="00A230F0" w:rsidRPr="001B3D04">
        <w:rPr>
          <w:color w:val="C00000"/>
        </w:rPr>
        <w:t>Pizza Hut – Delhi</w:t>
      </w:r>
    </w:p>
    <w:p w14:paraId="4E63D4C6" w14:textId="1CDB26B6" w:rsidR="00D06277" w:rsidRDefault="00DB4D08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85217" behindDoc="0" locked="0" layoutInCell="1" allowOverlap="1" wp14:anchorId="2C074A7A" wp14:editId="27D64551">
                <wp:simplePos x="0" y="0"/>
                <wp:positionH relativeFrom="column">
                  <wp:posOffset>3913505</wp:posOffset>
                </wp:positionH>
                <wp:positionV relativeFrom="paragraph">
                  <wp:posOffset>-103505</wp:posOffset>
                </wp:positionV>
                <wp:extent cx="821585" cy="294005"/>
                <wp:effectExtent l="38100" t="38100" r="17145" b="36195"/>
                <wp:wrapNone/>
                <wp:docPr id="1972218366" name="Ink 1972218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821585" cy="294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7A2B0E" id="Ink 1972218366" o:spid="_x0000_s1026" type="#_x0000_t75" style="position:absolute;margin-left:307.35pt;margin-top:-8.95pt;width:66.4pt;height:24.8pt;z-index:2517852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">
                <v:imagedata r:id="rId27" o:title=""/>
              </v:shape>
            </w:pict>
          </mc:Fallback>
        </mc:AlternateContent>
      </w:r>
      <w:r w:rsidR="008A7695">
        <w:t>SL will be self-performing this project Friday night.</w:t>
      </w:r>
    </w:p>
    <w:p w14:paraId="60713FCD" w14:textId="77777777" w:rsidR="00C86B36" w:rsidRDefault="00C86B36" w:rsidP="00C86B36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369CAA52" w14:textId="77777777" w:rsidR="00E0576B" w:rsidRPr="001B3D04" w:rsidRDefault="00E0576B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proofErr w:type="spellStart"/>
      <w:r w:rsidRPr="001B3D04">
        <w:rPr>
          <w:color w:val="C00000"/>
        </w:rPr>
        <w:t>Budderfly</w:t>
      </w:r>
      <w:proofErr w:type="spellEnd"/>
      <w:r w:rsidRPr="001B3D04">
        <w:rPr>
          <w:color w:val="C00000"/>
        </w:rPr>
        <w:t xml:space="preserve"> Contract Approved and Executed. (Energy Management Co) - Mechanical</w:t>
      </w:r>
    </w:p>
    <w:p w14:paraId="4DC6846C" w14:textId="5F633027" w:rsidR="00ED4769" w:rsidRDefault="0066482D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 xml:space="preserve">Waiting to hear back from </w:t>
      </w:r>
      <w:proofErr w:type="spellStart"/>
      <w:r>
        <w:t>Loinsworth</w:t>
      </w:r>
      <w:proofErr w:type="spellEnd"/>
      <w:r w:rsidR="000212C6">
        <w:t>.</w:t>
      </w:r>
    </w:p>
    <w:p w14:paraId="3445EEF2" w14:textId="499DF988" w:rsidR="000212C6" w:rsidRPr="003A5059" w:rsidRDefault="00983729" w:rsidP="00DD2A67">
      <w:pPr>
        <w:pStyle w:val="ListNumber2"/>
        <w:numPr>
          <w:ilvl w:val="1"/>
          <w:numId w:val="22"/>
        </w:numPr>
        <w:spacing w:before="0" w:after="0" w:line="24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01601" behindDoc="0" locked="0" layoutInCell="1" allowOverlap="1" wp14:anchorId="3D8DABC8" wp14:editId="4FBF578B">
                <wp:simplePos x="0" y="0"/>
                <wp:positionH relativeFrom="column">
                  <wp:posOffset>5177790</wp:posOffset>
                </wp:positionH>
                <wp:positionV relativeFrom="paragraph">
                  <wp:posOffset>-115570</wp:posOffset>
                </wp:positionV>
                <wp:extent cx="499745" cy="452120"/>
                <wp:effectExtent l="38100" t="38100" r="33655" b="43180"/>
                <wp:wrapNone/>
                <wp:docPr id="142" name="Ink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499745" cy="45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6DED2" id="Ink 142" o:spid="_x0000_s1026" type="#_x0000_t75" style="position:absolute;margin-left:406.9pt;margin-top:-9.95pt;width:41pt;height:37.25pt;z-index:2518016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&#13;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1" behindDoc="0" locked="0" layoutInCell="1" allowOverlap="1" wp14:anchorId="0192C04D" wp14:editId="5BDD02A4">
                <wp:simplePos x="0" y="0"/>
                <wp:positionH relativeFrom="column">
                  <wp:posOffset>5947410</wp:posOffset>
                </wp:positionH>
                <wp:positionV relativeFrom="paragraph">
                  <wp:posOffset>-59055</wp:posOffset>
                </wp:positionV>
                <wp:extent cx="803190" cy="241300"/>
                <wp:effectExtent l="25400" t="38100" r="0" b="38100"/>
                <wp:wrapNone/>
                <wp:docPr id="137" name="Ink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803190" cy="241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051244" id="Ink 137" o:spid="_x0000_s1026" type="#_x0000_t75" style="position:absolute;margin-left:467.5pt;margin-top:-5.5pt;width:64.95pt;height:20.65pt;z-index:25179648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&#13;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5" behindDoc="0" locked="0" layoutInCell="1" allowOverlap="1" wp14:anchorId="6E9C13F9" wp14:editId="48BB3607">
                <wp:simplePos x="0" y="0"/>
                <wp:positionH relativeFrom="column">
                  <wp:posOffset>4436110</wp:posOffset>
                </wp:positionH>
                <wp:positionV relativeFrom="paragraph">
                  <wp:posOffset>-161925</wp:posOffset>
                </wp:positionV>
                <wp:extent cx="1194500" cy="428860"/>
                <wp:effectExtent l="25400" t="38100" r="24765" b="41275"/>
                <wp:wrapNone/>
                <wp:docPr id="138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194500" cy="428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550796" id="Ink 138" o:spid="_x0000_s1026" type="#_x0000_t75" style="position:absolute;margin-left:348.45pt;margin-top:-13.6pt;width:95.75pt;height:35.45pt;z-index:25179750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">
                <v:imagedata r:id="rId33" o:title=""/>
              </v:shape>
            </w:pict>
          </mc:Fallback>
        </mc:AlternateContent>
      </w:r>
      <w:r w:rsidR="000212C6">
        <w:t xml:space="preserve">Sonic has no obligation to </w:t>
      </w:r>
      <w:proofErr w:type="spellStart"/>
      <w:r w:rsidR="000212C6">
        <w:t>Budderfly</w:t>
      </w:r>
      <w:proofErr w:type="spellEnd"/>
      <w:r w:rsidR="000212C6">
        <w:t xml:space="preserve"> for the PM’s.</w:t>
      </w:r>
    </w:p>
    <w:p w14:paraId="631AB465" w14:textId="77777777" w:rsidR="00FA02F8" w:rsidRPr="001B3D04" w:rsidRDefault="00FA02F8" w:rsidP="00FA02F8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706A470" w14:textId="73085E12" w:rsidR="00FA02F8" w:rsidRPr="001B3D04" w:rsidRDefault="00FA02F8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CAVA – Perkins Row (Water Intrusion) / Eddie (267437750-MC)</w:t>
      </w:r>
    </w:p>
    <w:p w14:paraId="558C67B3" w14:textId="14E6F5A8" w:rsidR="0038665F" w:rsidRPr="007316F7" w:rsidRDefault="0022345E" w:rsidP="00862531">
      <w:pPr>
        <w:pStyle w:val="ListNumber2"/>
        <w:numPr>
          <w:ilvl w:val="0"/>
          <w:numId w:val="22"/>
        </w:numPr>
        <w:spacing w:before="0" w:after="0" w:line="240" w:lineRule="auto"/>
        <w:rPr>
          <w:color w:val="C00000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09793" behindDoc="0" locked="0" layoutInCell="1" allowOverlap="1" wp14:anchorId="1B2253E4" wp14:editId="6EDCB90F">
                <wp:simplePos x="0" y="0"/>
                <wp:positionH relativeFrom="column">
                  <wp:posOffset>4324350</wp:posOffset>
                </wp:positionH>
                <wp:positionV relativeFrom="paragraph">
                  <wp:posOffset>-53340</wp:posOffset>
                </wp:positionV>
                <wp:extent cx="602115" cy="425450"/>
                <wp:effectExtent l="38100" t="38100" r="45720" b="31750"/>
                <wp:wrapNone/>
                <wp:docPr id="150" name="Ink 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602115" cy="425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5B5ED" id="Ink 150" o:spid="_x0000_s1026" type="#_x0000_t75" style="position:absolute;margin-left:339.65pt;margin-top:-5.05pt;width:49.1pt;height:35.15pt;z-index:2518097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">
                <v:imagedata r:id="rId35" o:title=""/>
              </v:shape>
            </w:pict>
          </mc:Fallback>
        </mc:AlternateContent>
      </w:r>
      <w:r w:rsidR="00751C61" w:rsidRPr="001B3D04">
        <w:t xml:space="preserve">NTE </w:t>
      </w:r>
      <w:r w:rsidR="00331AC7" w:rsidRPr="001B3D04">
        <w:t>Not yet Approved.</w:t>
      </w:r>
    </w:p>
    <w:p w14:paraId="5C60AD45" w14:textId="230DC1BE" w:rsidR="00DC1DFE" w:rsidRDefault="0022345E" w:rsidP="00132839">
      <w:pPr>
        <w:pStyle w:val="ListNumber2"/>
        <w:numPr>
          <w:ilvl w:val="0"/>
          <w:numId w:val="0"/>
        </w:numPr>
        <w:spacing w:before="0" w:after="0" w:line="24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02625" behindDoc="0" locked="0" layoutInCell="1" allowOverlap="1" wp14:anchorId="610A719C" wp14:editId="138C6F8A">
                <wp:simplePos x="0" y="0"/>
                <wp:positionH relativeFrom="column">
                  <wp:posOffset>3956400</wp:posOffset>
                </wp:positionH>
                <wp:positionV relativeFrom="paragraph">
                  <wp:posOffset>-5774</wp:posOffset>
                </wp:positionV>
                <wp:extent cx="153720" cy="33120"/>
                <wp:effectExtent l="25400" t="38100" r="24130" b="43180"/>
                <wp:wrapNone/>
                <wp:docPr id="143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15372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AC8AA6" id="Ink 143" o:spid="_x0000_s1026" type="#_x0000_t75" style="position:absolute;margin-left:310.75pt;margin-top:-1.3pt;width:13.8pt;height:4.3pt;z-index:2518026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">
                <v:imagedata r:id="rId37" o:title=""/>
              </v:shape>
            </w:pict>
          </mc:Fallback>
        </mc:AlternateContent>
      </w:r>
    </w:p>
    <w:p w14:paraId="116BDA45" w14:textId="4C235638" w:rsidR="007316F7" w:rsidRDefault="00A72FA1" w:rsidP="00132839">
      <w:pPr>
        <w:pStyle w:val="ListNumber2"/>
        <w:numPr>
          <w:ilvl w:val="0"/>
          <w:numId w:val="0"/>
        </w:numPr>
        <w:spacing w:before="0" w:after="0" w:line="24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36417" behindDoc="0" locked="0" layoutInCell="1" allowOverlap="1" wp14:anchorId="3F04A085" wp14:editId="083EBAEE">
                <wp:simplePos x="0" y="0"/>
                <wp:positionH relativeFrom="column">
                  <wp:posOffset>4100195</wp:posOffset>
                </wp:positionH>
                <wp:positionV relativeFrom="paragraph">
                  <wp:posOffset>51435</wp:posOffset>
                </wp:positionV>
                <wp:extent cx="2510645" cy="509905"/>
                <wp:effectExtent l="38100" t="38100" r="17145" b="36195"/>
                <wp:wrapNone/>
                <wp:docPr id="181" name="Ink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2510645" cy="509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027F7C" id="Ink 181" o:spid="_x0000_s1026" type="#_x0000_t75" style="position:absolute;margin-left:322pt;margin-top:3.25pt;width:199.4pt;height:41.8pt;z-index:2518364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">
                <v:imagedata r:id="rId39" o:title=""/>
              </v:shape>
            </w:pict>
          </mc:Fallback>
        </mc:AlternateContent>
      </w:r>
      <w:r w:rsidR="007B2685">
        <w:rPr>
          <w:noProof/>
        </w:rPr>
        <mc:AlternateContent>
          <mc:Choice Requires="wpi">
            <w:drawing>
              <wp:anchor distT="0" distB="0" distL="114300" distR="114300" simplePos="0" relativeHeight="251828225" behindDoc="0" locked="0" layoutInCell="1" allowOverlap="1" wp14:anchorId="35A0B470" wp14:editId="5D68E2A2">
                <wp:simplePos x="0" y="0"/>
                <wp:positionH relativeFrom="column">
                  <wp:posOffset>3316605</wp:posOffset>
                </wp:positionH>
                <wp:positionV relativeFrom="paragraph">
                  <wp:posOffset>-41910</wp:posOffset>
                </wp:positionV>
                <wp:extent cx="490035" cy="521250"/>
                <wp:effectExtent l="38100" t="38100" r="43815" b="38100"/>
                <wp:wrapNone/>
                <wp:docPr id="168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490035" cy="521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912754" id="Ink 168" o:spid="_x0000_s1026" type="#_x0000_t75" style="position:absolute;margin-left:260.35pt;margin-top:-4.15pt;width:40.3pt;height:42.75pt;z-index:2518282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">
                <v:imagedata r:id="rId41" o:title=""/>
              </v:shape>
            </w:pict>
          </mc:Fallback>
        </mc:AlternateContent>
      </w:r>
      <w:r w:rsidR="007B2685">
        <w:rPr>
          <w:noProof/>
        </w:rPr>
        <mc:AlternateContent>
          <mc:Choice Requires="wpi">
            <w:drawing>
              <wp:anchor distT="0" distB="0" distL="114300" distR="114300" simplePos="0" relativeHeight="251829249" behindDoc="0" locked="0" layoutInCell="1" allowOverlap="1" wp14:anchorId="7FEFB575" wp14:editId="1BCB3A52">
                <wp:simplePos x="0" y="0"/>
                <wp:positionH relativeFrom="column">
                  <wp:posOffset>1534160</wp:posOffset>
                </wp:positionH>
                <wp:positionV relativeFrom="paragraph">
                  <wp:posOffset>31750</wp:posOffset>
                </wp:positionV>
                <wp:extent cx="1068900" cy="317765"/>
                <wp:effectExtent l="38100" t="38100" r="0" b="38100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068900" cy="317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9400F8" id="Ink 169" o:spid="_x0000_s1026" type="#_x0000_t75" style="position:absolute;margin-left:120pt;margin-top:1.65pt;width:85.85pt;height:26.7pt;z-index:251829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">
                <v:imagedata r:id="rId43" o:title=""/>
              </v:shape>
            </w:pict>
          </mc:Fallback>
        </mc:AlternateContent>
      </w:r>
      <w:r w:rsidR="007B2685">
        <w:rPr>
          <w:noProof/>
        </w:rPr>
        <mc:AlternateContent>
          <mc:Choice Requires="wpi">
            <w:drawing>
              <wp:anchor distT="0" distB="0" distL="114300" distR="114300" simplePos="0" relativeHeight="251830273" behindDoc="0" locked="0" layoutInCell="1" allowOverlap="1" wp14:anchorId="0244FFBF" wp14:editId="5E890A9E">
                <wp:simplePos x="0" y="0"/>
                <wp:positionH relativeFrom="column">
                  <wp:posOffset>577850</wp:posOffset>
                </wp:positionH>
                <wp:positionV relativeFrom="paragraph">
                  <wp:posOffset>115570</wp:posOffset>
                </wp:positionV>
                <wp:extent cx="793405" cy="251460"/>
                <wp:effectExtent l="38100" t="38100" r="32385" b="40640"/>
                <wp:wrapNone/>
                <wp:docPr id="170" name="Ink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793405" cy="251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8DA0D9" id="Ink 170" o:spid="_x0000_s1026" type="#_x0000_t75" style="position:absolute;margin-left:44.7pt;margin-top:8.25pt;width:64.15pt;height:21.45pt;z-index:2518302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">
                <v:imagedata r:id="rId45" o:title=""/>
              </v:shape>
            </w:pict>
          </mc:Fallback>
        </mc:AlternateContent>
      </w:r>
      <w:r w:rsidR="007B2685">
        <w:rPr>
          <w:noProof/>
        </w:rPr>
        <mc:AlternateContent>
          <mc:Choice Requires="wpi">
            <w:drawing>
              <wp:anchor distT="0" distB="0" distL="114300" distR="114300" simplePos="0" relativeHeight="251820033" behindDoc="0" locked="0" layoutInCell="1" allowOverlap="1" wp14:anchorId="161062BA" wp14:editId="3704C4F7">
                <wp:simplePos x="0" y="0"/>
                <wp:positionH relativeFrom="column">
                  <wp:posOffset>2808360</wp:posOffset>
                </wp:positionH>
                <wp:positionV relativeFrom="paragraph">
                  <wp:posOffset>-47521</wp:posOffset>
                </wp:positionV>
                <wp:extent cx="238320" cy="569520"/>
                <wp:effectExtent l="38100" t="38100" r="3175" b="40640"/>
                <wp:wrapNone/>
                <wp:docPr id="160" name="Ink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238320" cy="56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874D6A" id="Ink 160" o:spid="_x0000_s1026" type="#_x0000_t75" style="position:absolute;margin-left:220.3pt;margin-top:-4.55pt;width:20.45pt;height:46.55pt;z-index:2518200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">
                <v:imagedata r:id="rId47" o:title=""/>
              </v:shape>
            </w:pict>
          </mc:Fallback>
        </mc:AlternateContent>
      </w:r>
    </w:p>
    <w:p w14:paraId="0DF42839" w14:textId="14267DDD" w:rsidR="006904D0" w:rsidRDefault="006904D0" w:rsidP="006904D0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  <w:rPr>
          <w:b/>
          <w:bCs/>
          <w:color w:val="16328C" w:themeColor="accent6" w:themeShade="BF"/>
          <w:sz w:val="32"/>
          <w:szCs w:val="32"/>
          <w:u w:val="single"/>
        </w:rPr>
      </w:pPr>
      <w:r w:rsidRPr="001B3D04">
        <w:rPr>
          <w:b/>
          <w:bCs/>
          <w:color w:val="16328C" w:themeColor="accent6" w:themeShade="BF"/>
          <w:sz w:val="32"/>
          <w:szCs w:val="32"/>
          <w:u w:val="single"/>
        </w:rPr>
        <w:lastRenderedPageBreak/>
        <w:t>Pr</w:t>
      </w:r>
      <w:r w:rsidR="00141077" w:rsidRPr="001B3D04">
        <w:rPr>
          <w:b/>
          <w:bCs/>
          <w:color w:val="16328C" w:themeColor="accent6" w:themeShade="BF"/>
          <w:sz w:val="32"/>
          <w:szCs w:val="32"/>
          <w:u w:val="single"/>
        </w:rPr>
        <w:t>o</w:t>
      </w:r>
      <w:r w:rsidRPr="001B3D04">
        <w:rPr>
          <w:b/>
          <w:bCs/>
          <w:color w:val="16328C" w:themeColor="accent6" w:themeShade="BF"/>
          <w:sz w:val="32"/>
          <w:szCs w:val="32"/>
          <w:u w:val="single"/>
        </w:rPr>
        <w:t>spect:</w:t>
      </w:r>
    </w:p>
    <w:p w14:paraId="35096251" w14:textId="40B443C6" w:rsidR="00094D22" w:rsidRPr="001B3D04" w:rsidRDefault="002D6FF7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>
        <w:rPr>
          <w:noProof/>
          <w:color w:val="C00000"/>
        </w:rPr>
        <mc:AlternateContent>
          <mc:Choice Requires="wpi">
            <w:drawing>
              <wp:anchor distT="0" distB="0" distL="114300" distR="114300" simplePos="0" relativeHeight="251840513" behindDoc="0" locked="0" layoutInCell="1" allowOverlap="1" wp14:anchorId="0E83A6AA" wp14:editId="0934DE70">
                <wp:simplePos x="0" y="0"/>
                <wp:positionH relativeFrom="column">
                  <wp:posOffset>3825240</wp:posOffset>
                </wp:positionH>
                <wp:positionV relativeFrom="paragraph">
                  <wp:posOffset>-69850</wp:posOffset>
                </wp:positionV>
                <wp:extent cx="727775" cy="467360"/>
                <wp:effectExtent l="38100" t="38100" r="34290" b="40640"/>
                <wp:wrapNone/>
                <wp:docPr id="185" name="Ink 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727775" cy="46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16845C" id="Ink 185" o:spid="_x0000_s1026" type="#_x0000_t75" style="position:absolute;margin-left:300.4pt;margin-top:-6.3pt;width:59pt;height:38.45pt;z-index:2518405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">
                <v:imagedata r:id="rId49" o:title=""/>
              </v:shape>
            </w:pict>
          </mc:Fallback>
        </mc:AlternateContent>
      </w:r>
      <w:r w:rsidR="00094D22" w:rsidRPr="001B3D04">
        <w:rPr>
          <w:color w:val="C00000"/>
        </w:rPr>
        <w:t xml:space="preserve">Sonic – Kaplan / Seth </w:t>
      </w:r>
      <w:r w:rsidR="00840628">
        <w:rPr>
          <w:color w:val="C00000"/>
        </w:rPr>
        <w:t>(Quoted @ $320,000.00)</w:t>
      </w:r>
    </w:p>
    <w:p w14:paraId="440D84D5" w14:textId="5E98ECA7" w:rsidR="00094D22" w:rsidRDefault="00B3186B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>We will do all the work. (Walls, Roof,….)</w:t>
      </w:r>
    </w:p>
    <w:p w14:paraId="5556A471" w14:textId="1AEBF468" w:rsidR="00B3186B" w:rsidRPr="001B3D04" w:rsidRDefault="00C763C6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 xml:space="preserve">State of LA has a Remodel Budget that all </w:t>
      </w:r>
      <w:r w:rsidR="001A70DF">
        <w:t>stores</w:t>
      </w:r>
      <w:r>
        <w:t xml:space="preserve"> utilize.</w:t>
      </w:r>
      <w:r w:rsidR="003D362F">
        <w:t xml:space="preserve"> Kaplan Store needs a lot of work</w:t>
      </w:r>
      <w:r w:rsidR="001E64AA">
        <w:t>.</w:t>
      </w:r>
    </w:p>
    <w:p w14:paraId="75C81610" w14:textId="77777777" w:rsidR="001C158F" w:rsidRDefault="001C158F" w:rsidP="00BF3B71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6C0AE396" w14:textId="77777777" w:rsidR="00FA0DD7" w:rsidRPr="001B3D04" w:rsidRDefault="00FA0DD7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Sonic – Roof (3 Stores) / Seth</w:t>
      </w:r>
    </w:p>
    <w:p w14:paraId="02F24FB1" w14:textId="690C0D40" w:rsidR="001E64AA" w:rsidRDefault="001E64AA" w:rsidP="001E64AA">
      <w:pPr>
        <w:pStyle w:val="ListNumber2"/>
        <w:numPr>
          <w:ilvl w:val="0"/>
          <w:numId w:val="22"/>
        </w:numPr>
        <w:spacing w:before="0" w:after="0" w:line="240" w:lineRule="auto"/>
      </w:pPr>
      <w:r>
        <w:t>State of LA has a Remodel Budget that all store</w:t>
      </w:r>
      <w:r w:rsidR="001A70DF">
        <w:t>s</w:t>
      </w:r>
      <w:r>
        <w:t xml:space="preserve"> utilize</w:t>
      </w:r>
      <w:r w:rsidR="001A70DF">
        <w:t>, they will go over budget to see where to allocate the necessary funds.</w:t>
      </w:r>
    </w:p>
    <w:p w14:paraId="47F077B5" w14:textId="77777777" w:rsidR="007C17AD" w:rsidRDefault="007C17AD" w:rsidP="007C17AD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52B5F16F" w14:textId="72CC4BDC" w:rsidR="00FA0DD7" w:rsidRPr="003A5059" w:rsidRDefault="00FA0DD7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FA0DD7">
        <w:rPr>
          <w:color w:val="C00000"/>
        </w:rPr>
        <w:t xml:space="preserve">2240 </w:t>
      </w:r>
      <w:r w:rsidRPr="003A5059">
        <w:rPr>
          <w:color w:val="C00000"/>
        </w:rPr>
        <w:t>Ambassador Caffery Lafayette, La</w:t>
      </w:r>
      <w:r w:rsidR="00460181" w:rsidRPr="003A5059">
        <w:rPr>
          <w:color w:val="C00000"/>
        </w:rPr>
        <w:t xml:space="preserve"> </w:t>
      </w:r>
      <w:r w:rsidR="00213DCD" w:rsidRPr="003A5059">
        <w:rPr>
          <w:color w:val="C00000"/>
        </w:rPr>
        <w:t>/ Shopping Center</w:t>
      </w:r>
      <w:r w:rsidRPr="003A5059">
        <w:rPr>
          <w:color w:val="C00000"/>
        </w:rPr>
        <w:t xml:space="preserve"> </w:t>
      </w:r>
      <w:r w:rsidR="006307AC">
        <w:rPr>
          <w:color w:val="C00000"/>
        </w:rPr>
        <w:t xml:space="preserve">(Cody) </w:t>
      </w:r>
      <w:r w:rsidRPr="003A5059">
        <w:rPr>
          <w:color w:val="C00000"/>
        </w:rPr>
        <w:t>(SL241024-M)</w:t>
      </w:r>
    </w:p>
    <w:p w14:paraId="6CF0DB17" w14:textId="4BD20375" w:rsidR="002305E4" w:rsidRDefault="003E0C54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>Ha</w:t>
      </w:r>
      <w:r w:rsidR="006307AC">
        <w:t>ve</w:t>
      </w:r>
      <w:r>
        <w:t xml:space="preserve"> not received </w:t>
      </w:r>
      <w:r w:rsidR="006307AC">
        <w:t>a call</w:t>
      </w:r>
      <w:r>
        <w:t xml:space="preserve"> for repairs </w:t>
      </w:r>
      <w:r w:rsidR="006307AC">
        <w:t>yet.</w:t>
      </w:r>
    </w:p>
    <w:p w14:paraId="2AD65CEE" w14:textId="77777777" w:rsidR="00590722" w:rsidRPr="00460181" w:rsidRDefault="00590722" w:rsidP="00590722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327CC578" w14:textId="7FC7194B" w:rsidR="00284FC7" w:rsidRDefault="00284FC7" w:rsidP="00517C07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color w:val="16328C" w:themeColor="accent6" w:themeShade="BF"/>
          <w:sz w:val="32"/>
          <w:szCs w:val="32"/>
          <w:u w:val="single"/>
        </w:rPr>
      </w:pPr>
      <w:r w:rsidRPr="001B3D04">
        <w:rPr>
          <w:b/>
          <w:bCs/>
          <w:color w:val="16328C" w:themeColor="accent6" w:themeShade="BF"/>
          <w:sz w:val="32"/>
          <w:szCs w:val="32"/>
          <w:u w:val="single"/>
        </w:rPr>
        <w:t>New Business</w:t>
      </w:r>
      <w:r w:rsidR="009C24AB" w:rsidRPr="001B3D04">
        <w:rPr>
          <w:b/>
          <w:bCs/>
          <w:color w:val="16328C" w:themeColor="accent6" w:themeShade="BF"/>
          <w:sz w:val="32"/>
          <w:szCs w:val="32"/>
          <w:u w:val="single"/>
        </w:rPr>
        <w:t xml:space="preserve"> - Mechanical</w:t>
      </w:r>
      <w:r w:rsidRPr="001B3D04">
        <w:rPr>
          <w:b/>
          <w:bCs/>
          <w:color w:val="16328C" w:themeColor="accent6" w:themeShade="BF"/>
          <w:sz w:val="32"/>
          <w:szCs w:val="32"/>
          <w:u w:val="single"/>
        </w:rPr>
        <w:t>:</w:t>
      </w:r>
    </w:p>
    <w:p w14:paraId="0C5B54EE" w14:textId="546ABE88" w:rsidR="00DE532B" w:rsidRDefault="00DE532B" w:rsidP="00EB2366">
      <w:pPr>
        <w:pStyle w:val="ListNumber"/>
        <w:numPr>
          <w:ilvl w:val="0"/>
          <w:numId w:val="0"/>
        </w:numPr>
        <w:spacing w:after="0" w:line="240" w:lineRule="auto"/>
        <w:ind w:left="852"/>
      </w:pPr>
    </w:p>
    <w:p w14:paraId="34EFA9A6" w14:textId="77777777" w:rsidR="00590722" w:rsidRDefault="00590722" w:rsidP="00962399">
      <w:pPr>
        <w:pStyle w:val="ListNumber"/>
        <w:numPr>
          <w:ilvl w:val="0"/>
          <w:numId w:val="0"/>
        </w:numPr>
        <w:spacing w:after="0" w:line="240" w:lineRule="auto"/>
        <w:ind w:left="2160"/>
      </w:pPr>
    </w:p>
    <w:p w14:paraId="3591E832" w14:textId="77777777" w:rsidR="00962399" w:rsidRPr="0039202B" w:rsidRDefault="00962399" w:rsidP="00962399">
      <w:pPr>
        <w:pStyle w:val="ListNumber"/>
        <w:numPr>
          <w:ilvl w:val="0"/>
          <w:numId w:val="0"/>
        </w:numPr>
        <w:ind w:left="173" w:hanging="173"/>
        <w:rPr>
          <w:b/>
          <w:bCs/>
          <w:color w:val="16328C" w:themeColor="accent6" w:themeShade="BF"/>
          <w:sz w:val="36"/>
          <w:szCs w:val="36"/>
          <w:u w:val="single"/>
        </w:rPr>
      </w:pPr>
      <w:r w:rsidRPr="001658AF">
        <w:rPr>
          <w:b/>
          <w:bCs/>
          <w:color w:val="16328C" w:themeColor="accent6" w:themeShade="BF"/>
          <w:sz w:val="36"/>
          <w:szCs w:val="36"/>
          <w:u w:val="single"/>
        </w:rPr>
        <w:t>Mechanical Action Items</w:t>
      </w:r>
    </w:p>
    <w:tbl>
      <w:tblPr>
        <w:tblStyle w:val="Meetingminutestable"/>
        <w:tblW w:w="533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20" w:firstRow="1" w:lastRow="0" w:firstColumn="0" w:lastColumn="0" w:noHBand="1" w:noVBand="1"/>
      </w:tblPr>
      <w:tblGrid>
        <w:gridCol w:w="5034"/>
        <w:gridCol w:w="1085"/>
        <w:gridCol w:w="1080"/>
        <w:gridCol w:w="4320"/>
      </w:tblGrid>
      <w:tr w:rsidR="00962399" w:rsidRPr="001B3D04" w14:paraId="2C74B040" w14:textId="77777777" w:rsidTr="00D537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7"/>
          <w:jc w:val="center"/>
        </w:trPr>
        <w:tc>
          <w:tcPr>
            <w:tcW w:w="2185" w:type="pct"/>
            <w:shd w:val="clear" w:color="auto" w:fill="D0CECE" w:themeFill="background2" w:themeFillShade="E6"/>
          </w:tcPr>
          <w:p w14:paraId="3985A673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Action Items</w:t>
            </w:r>
          </w:p>
        </w:tc>
        <w:tc>
          <w:tcPr>
            <w:tcW w:w="471" w:type="pct"/>
            <w:shd w:val="clear" w:color="auto" w:fill="D0CECE" w:themeFill="background2" w:themeFillShade="E6"/>
          </w:tcPr>
          <w:p w14:paraId="574F4CE9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Owner(s)</w:t>
            </w:r>
          </w:p>
        </w:tc>
        <w:tc>
          <w:tcPr>
            <w:tcW w:w="469" w:type="pct"/>
            <w:shd w:val="clear" w:color="auto" w:fill="D0CECE" w:themeFill="background2" w:themeFillShade="E6"/>
          </w:tcPr>
          <w:p w14:paraId="18467D42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Deadline</w:t>
            </w:r>
          </w:p>
        </w:tc>
        <w:tc>
          <w:tcPr>
            <w:tcW w:w="1875" w:type="pct"/>
            <w:shd w:val="clear" w:color="auto" w:fill="D0CECE" w:themeFill="background2" w:themeFillShade="E6"/>
          </w:tcPr>
          <w:p w14:paraId="6340150E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Notes / Status</w:t>
            </w:r>
          </w:p>
        </w:tc>
      </w:tr>
      <w:tr w:rsidR="00D5371A" w:rsidRPr="001B3D04" w14:paraId="34CF976D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457"/>
        </w:trPr>
        <w:tc>
          <w:tcPr>
            <w:tcW w:w="2185" w:type="pct"/>
          </w:tcPr>
          <w:p w14:paraId="3AAA5EC5" w14:textId="5EEC8847" w:rsidR="00D5371A" w:rsidRPr="001B3D04" w:rsidRDefault="00D5371A" w:rsidP="00D70687">
            <w:pPr>
              <w:spacing w:before="0" w:after="0"/>
            </w:pPr>
            <w:r w:rsidRPr="001B3D04">
              <w:t>Get Shirt</w:t>
            </w:r>
            <w:r>
              <w:t>s</w:t>
            </w:r>
            <w:r w:rsidRPr="001B3D04">
              <w:t xml:space="preserve"> deliver</w:t>
            </w:r>
            <w:r>
              <w:t>ed</w:t>
            </w:r>
            <w:r w:rsidRPr="001B3D04">
              <w:t xml:space="preserve"> to Tim.</w:t>
            </w:r>
          </w:p>
        </w:tc>
        <w:tc>
          <w:tcPr>
            <w:tcW w:w="471" w:type="pct"/>
          </w:tcPr>
          <w:p w14:paraId="35027FC9" w14:textId="141752F3" w:rsidR="00D5371A" w:rsidRPr="001B3D04" w:rsidRDefault="00D5371A" w:rsidP="00D70687">
            <w:pPr>
              <w:spacing w:before="0" w:after="0"/>
              <w:jc w:val="center"/>
            </w:pPr>
            <w:r w:rsidRPr="001B3D04">
              <w:t>Brittany</w:t>
            </w:r>
          </w:p>
        </w:tc>
        <w:tc>
          <w:tcPr>
            <w:tcW w:w="469" w:type="pct"/>
          </w:tcPr>
          <w:p w14:paraId="3BED2227" w14:textId="77777777" w:rsidR="00D5371A" w:rsidRPr="001B3D04" w:rsidRDefault="00D5371A" w:rsidP="00D70687">
            <w:pPr>
              <w:spacing w:before="0" w:after="0"/>
              <w:jc w:val="center"/>
            </w:pPr>
          </w:p>
        </w:tc>
        <w:tc>
          <w:tcPr>
            <w:tcW w:w="1875" w:type="pct"/>
          </w:tcPr>
          <w:p w14:paraId="13440DBC" w14:textId="42AB3315" w:rsidR="00D5371A" w:rsidRPr="001B3D04" w:rsidRDefault="00D5371A" w:rsidP="00D70687">
            <w:pPr>
              <w:spacing w:before="0" w:after="0"/>
            </w:pPr>
            <w:r>
              <w:t xml:space="preserve"> Seth will call Tim 3/22</w:t>
            </w:r>
          </w:p>
        </w:tc>
      </w:tr>
      <w:tr w:rsidR="00D5371A" w:rsidRPr="001B3D04" w14:paraId="6E4D77B7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23"/>
        </w:trPr>
        <w:tc>
          <w:tcPr>
            <w:tcW w:w="2185" w:type="pct"/>
          </w:tcPr>
          <w:p w14:paraId="7FA250CC" w14:textId="4F138602" w:rsidR="00D5371A" w:rsidRPr="001B3D04" w:rsidRDefault="00D5371A" w:rsidP="00D70687">
            <w:pPr>
              <w:spacing w:before="0" w:after="0"/>
            </w:pPr>
            <w:r w:rsidRPr="001B3D04">
              <w:t xml:space="preserve"> Create an SOP</w:t>
            </w:r>
          </w:p>
        </w:tc>
        <w:tc>
          <w:tcPr>
            <w:tcW w:w="471" w:type="pct"/>
          </w:tcPr>
          <w:p w14:paraId="1102A709" w14:textId="5EE0788D" w:rsidR="00D5371A" w:rsidRPr="001B3D04" w:rsidRDefault="00D5371A" w:rsidP="00D70687">
            <w:pPr>
              <w:spacing w:before="0" w:after="0"/>
              <w:jc w:val="center"/>
            </w:pPr>
            <w:r>
              <w:t>SB / SR</w:t>
            </w:r>
          </w:p>
        </w:tc>
        <w:tc>
          <w:tcPr>
            <w:tcW w:w="469" w:type="pct"/>
          </w:tcPr>
          <w:p w14:paraId="2DCEC0BD" w14:textId="647D9B9A" w:rsidR="00D5371A" w:rsidRPr="001B3D04" w:rsidRDefault="00D5371A" w:rsidP="00D70687">
            <w:pPr>
              <w:spacing w:before="0" w:after="0"/>
              <w:jc w:val="center"/>
            </w:pPr>
            <w:r w:rsidRPr="001B3D04">
              <w:t>WIP</w:t>
            </w:r>
          </w:p>
        </w:tc>
        <w:tc>
          <w:tcPr>
            <w:tcW w:w="1875" w:type="pct"/>
          </w:tcPr>
          <w:p w14:paraId="6FC4DC89" w14:textId="41C74FBE" w:rsidR="00D5371A" w:rsidRPr="002B2A60" w:rsidRDefault="00D5371A" w:rsidP="00D70687">
            <w:pPr>
              <w:spacing w:before="0" w:after="0"/>
            </w:pPr>
          </w:p>
        </w:tc>
      </w:tr>
      <w:tr w:rsidR="00D5371A" w:rsidRPr="001B3D04" w14:paraId="5E954B8B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457"/>
        </w:trPr>
        <w:tc>
          <w:tcPr>
            <w:tcW w:w="2185" w:type="pct"/>
            <w:shd w:val="clear" w:color="auto" w:fill="auto"/>
          </w:tcPr>
          <w:p w14:paraId="650F4D8F" w14:textId="7457716C" w:rsidR="00D5371A" w:rsidRPr="001B3D04" w:rsidRDefault="00D5371A" w:rsidP="00D70687">
            <w:pPr>
              <w:spacing w:before="0" w:after="0"/>
            </w:pPr>
            <w:r w:rsidRPr="001B3D04">
              <w:t xml:space="preserve"> Lock pad for Mechanical Cage</w:t>
            </w:r>
          </w:p>
        </w:tc>
        <w:tc>
          <w:tcPr>
            <w:tcW w:w="471" w:type="pct"/>
            <w:shd w:val="clear" w:color="auto" w:fill="auto"/>
          </w:tcPr>
          <w:p w14:paraId="171F510D" w14:textId="00C35B0F" w:rsidR="00D5371A" w:rsidRPr="001B3D04" w:rsidRDefault="00D5371A" w:rsidP="00D70687">
            <w:pPr>
              <w:spacing w:before="0" w:after="0"/>
              <w:jc w:val="center"/>
            </w:pPr>
            <w:r>
              <w:t>Cody</w:t>
            </w:r>
          </w:p>
        </w:tc>
        <w:tc>
          <w:tcPr>
            <w:tcW w:w="469" w:type="pct"/>
            <w:shd w:val="clear" w:color="auto" w:fill="auto"/>
          </w:tcPr>
          <w:p w14:paraId="27751AFE" w14:textId="6188F70F" w:rsidR="00D5371A" w:rsidRPr="001B3D04" w:rsidRDefault="00D5371A" w:rsidP="00D70687">
            <w:pPr>
              <w:spacing w:before="0" w:after="0"/>
              <w:jc w:val="center"/>
            </w:pPr>
            <w:r w:rsidRPr="001B3D04">
              <w:t>WIP</w:t>
            </w:r>
          </w:p>
        </w:tc>
        <w:tc>
          <w:tcPr>
            <w:tcW w:w="1875" w:type="pct"/>
            <w:shd w:val="clear" w:color="auto" w:fill="auto"/>
          </w:tcPr>
          <w:p w14:paraId="52994FC0" w14:textId="2BC41A46" w:rsidR="00D5371A" w:rsidRPr="001B3D04" w:rsidRDefault="00D5371A" w:rsidP="00D70687">
            <w:pPr>
              <w:spacing w:before="0" w:after="0"/>
            </w:pPr>
            <w:r w:rsidRPr="001B3D04">
              <w:t xml:space="preserve"> </w:t>
            </w:r>
            <w:r w:rsidRPr="00923DA4">
              <w:t>Cody is working on fabricating a holder for the lock system to scan the ID Cards.</w:t>
            </w:r>
          </w:p>
        </w:tc>
      </w:tr>
      <w:tr w:rsidR="00D5371A" w:rsidRPr="001B3D04" w14:paraId="5D2609DA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457"/>
        </w:trPr>
        <w:tc>
          <w:tcPr>
            <w:tcW w:w="2185" w:type="pct"/>
          </w:tcPr>
          <w:p w14:paraId="271D45DF" w14:textId="6FA0462C" w:rsidR="00D5371A" w:rsidRPr="001B3D04" w:rsidRDefault="00C41B38" w:rsidP="00A24A29">
            <w:pPr>
              <w:spacing w:before="0" w:after="0"/>
            </w:pPr>
            <w:r>
              <w:t xml:space="preserve"> </w:t>
            </w:r>
            <w:r w:rsidR="00D5371A" w:rsidRPr="001B3D04">
              <w:t>Johnstone</w:t>
            </w:r>
            <w:r w:rsidR="00D5371A">
              <w:t xml:space="preserve"> /</w:t>
            </w:r>
            <w:r w:rsidR="00D5371A" w:rsidRPr="001B3D04">
              <w:t xml:space="preserve"> </w:t>
            </w:r>
            <w:r w:rsidR="00D5371A">
              <w:t>2</w:t>
            </w:r>
            <w:r w:rsidR="00D5371A" w:rsidRPr="00A57603">
              <w:rPr>
                <w:vertAlign w:val="superscript"/>
              </w:rPr>
              <w:t>nd</w:t>
            </w:r>
            <w:r w:rsidR="00D5371A">
              <w:t xml:space="preserve"> </w:t>
            </w:r>
            <w:r w:rsidR="00D5371A" w:rsidRPr="001B3D04">
              <w:t>Scanner – Ordered</w:t>
            </w:r>
          </w:p>
        </w:tc>
        <w:tc>
          <w:tcPr>
            <w:tcW w:w="471" w:type="pct"/>
          </w:tcPr>
          <w:p w14:paraId="290E504F" w14:textId="39358E36" w:rsidR="00D5371A" w:rsidRPr="001B3D04" w:rsidRDefault="00D5371A" w:rsidP="00A24A29">
            <w:pPr>
              <w:spacing w:before="0" w:after="0"/>
              <w:jc w:val="center"/>
            </w:pPr>
            <w:r>
              <w:t>Awilda</w:t>
            </w:r>
          </w:p>
        </w:tc>
        <w:tc>
          <w:tcPr>
            <w:tcW w:w="469" w:type="pct"/>
          </w:tcPr>
          <w:p w14:paraId="252BA770" w14:textId="569D85A9" w:rsidR="00D5371A" w:rsidRPr="001B3D04" w:rsidRDefault="00D5371A" w:rsidP="00A24A29">
            <w:pPr>
              <w:spacing w:before="0" w:after="0"/>
              <w:jc w:val="center"/>
            </w:pPr>
            <w:r w:rsidRPr="001B3D04">
              <w:t>3/</w:t>
            </w:r>
            <w:r>
              <w:t>8</w:t>
            </w:r>
          </w:p>
        </w:tc>
        <w:tc>
          <w:tcPr>
            <w:tcW w:w="1875" w:type="pct"/>
          </w:tcPr>
          <w:p w14:paraId="16C34B22" w14:textId="2AA8D3A9" w:rsidR="00D5371A" w:rsidRPr="001B3D04" w:rsidRDefault="00D5371A" w:rsidP="00A24A29">
            <w:pPr>
              <w:spacing w:before="0" w:after="0"/>
            </w:pPr>
            <w:r>
              <w:t xml:space="preserve"> Waiting for it to come in.</w:t>
            </w:r>
          </w:p>
        </w:tc>
      </w:tr>
      <w:tr w:rsidR="00D5371A" w:rsidRPr="001B3D04" w14:paraId="0C6E457D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86"/>
        </w:trPr>
        <w:tc>
          <w:tcPr>
            <w:tcW w:w="2185" w:type="pct"/>
          </w:tcPr>
          <w:p w14:paraId="1754DA5F" w14:textId="72B0F8FF" w:rsidR="00D5371A" w:rsidRPr="001B3D04" w:rsidRDefault="00C41B38" w:rsidP="00A24A29">
            <w:pPr>
              <w:spacing w:before="0" w:after="0"/>
            </w:pPr>
            <w:r>
              <w:t xml:space="preserve"> </w:t>
            </w:r>
            <w:r w:rsidR="00D5371A">
              <w:t>Dollar General Information</w:t>
            </w:r>
          </w:p>
        </w:tc>
        <w:tc>
          <w:tcPr>
            <w:tcW w:w="471" w:type="pct"/>
          </w:tcPr>
          <w:p w14:paraId="2D4A30C0" w14:textId="03BD8B3F" w:rsidR="00D5371A" w:rsidRPr="001B3D04" w:rsidRDefault="00D5371A" w:rsidP="00A24A29">
            <w:pPr>
              <w:spacing w:before="0" w:after="0"/>
              <w:jc w:val="center"/>
            </w:pPr>
            <w:r>
              <w:t>Shannon</w:t>
            </w:r>
          </w:p>
        </w:tc>
        <w:tc>
          <w:tcPr>
            <w:tcW w:w="469" w:type="pct"/>
          </w:tcPr>
          <w:p w14:paraId="123CFF1C" w14:textId="4F2B8140" w:rsidR="00D5371A" w:rsidRPr="001B3D04" w:rsidRDefault="00D5371A" w:rsidP="00A24A29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1875" w:type="pct"/>
          </w:tcPr>
          <w:p w14:paraId="491381FB" w14:textId="1378180B" w:rsidR="00D5371A" w:rsidRPr="001B3D04" w:rsidRDefault="00D5371A" w:rsidP="00A24A29">
            <w:pPr>
              <w:spacing w:before="0" w:after="0"/>
            </w:pPr>
            <w:r>
              <w:t xml:space="preserve"> </w:t>
            </w:r>
            <w:r w:rsidR="002524BC">
              <w:t>Waiting on a POC.</w:t>
            </w:r>
          </w:p>
        </w:tc>
      </w:tr>
      <w:tr w:rsidR="00D5371A" w:rsidRPr="001B3D04" w14:paraId="01137B2C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86"/>
        </w:trPr>
        <w:tc>
          <w:tcPr>
            <w:tcW w:w="2185" w:type="pct"/>
          </w:tcPr>
          <w:p w14:paraId="3255636B" w14:textId="0A4D47F3" w:rsidR="00D5371A" w:rsidRPr="001B3D04" w:rsidRDefault="00C41B38" w:rsidP="00A24A29">
            <w:pPr>
              <w:spacing w:before="0" w:after="0"/>
            </w:pPr>
            <w:r>
              <w:t xml:space="preserve"> </w:t>
            </w:r>
            <w:r w:rsidR="00D5371A" w:rsidRPr="00EB2366">
              <w:t xml:space="preserve">Walgreens HVAC Contract </w:t>
            </w:r>
          </w:p>
        </w:tc>
        <w:tc>
          <w:tcPr>
            <w:tcW w:w="471" w:type="pct"/>
          </w:tcPr>
          <w:p w14:paraId="10D3C8EF" w14:textId="69C781F9" w:rsidR="00D5371A" w:rsidRDefault="00D5371A" w:rsidP="00A24A29">
            <w:pPr>
              <w:spacing w:before="0" w:after="0"/>
              <w:jc w:val="center"/>
            </w:pPr>
            <w:r>
              <w:t>Seth</w:t>
            </w:r>
          </w:p>
        </w:tc>
        <w:tc>
          <w:tcPr>
            <w:tcW w:w="469" w:type="pct"/>
          </w:tcPr>
          <w:p w14:paraId="27D020C3" w14:textId="07EFC372" w:rsidR="00D5371A" w:rsidRPr="001B3D04" w:rsidRDefault="00D5371A" w:rsidP="00A24A29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1875" w:type="pct"/>
          </w:tcPr>
          <w:p w14:paraId="7685AB8F" w14:textId="4278A817" w:rsidR="00D5371A" w:rsidRDefault="00D5371A" w:rsidP="00A24A29">
            <w:pPr>
              <w:spacing w:before="0" w:after="0"/>
            </w:pPr>
            <w:r>
              <w:t xml:space="preserve"> </w:t>
            </w:r>
            <w:r w:rsidR="00286D52">
              <w:t>Don sent inv. For Range Rd, Waiting on Rayne Quote.</w:t>
            </w:r>
          </w:p>
        </w:tc>
      </w:tr>
      <w:tr w:rsidR="00D5371A" w:rsidRPr="001B3D04" w14:paraId="78B0F943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86"/>
        </w:trPr>
        <w:tc>
          <w:tcPr>
            <w:tcW w:w="2185" w:type="pct"/>
          </w:tcPr>
          <w:p w14:paraId="7F524117" w14:textId="3614940C" w:rsidR="00D5371A" w:rsidRPr="00EB2366" w:rsidRDefault="00317F94" w:rsidP="00A24A29">
            <w:pPr>
              <w:spacing w:before="0" w:after="0"/>
            </w:pPr>
            <w:r>
              <w:t xml:space="preserve">Send Resumes &amp; </w:t>
            </w:r>
            <w:r w:rsidR="002E1DB3">
              <w:t>Passports</w:t>
            </w:r>
            <w:r>
              <w:t xml:space="preserve"> to Tiffany</w:t>
            </w:r>
          </w:p>
        </w:tc>
        <w:tc>
          <w:tcPr>
            <w:tcW w:w="471" w:type="pct"/>
          </w:tcPr>
          <w:p w14:paraId="119806A5" w14:textId="16E54C6E" w:rsidR="00D5371A" w:rsidRDefault="00317F94" w:rsidP="00A24A29">
            <w:pPr>
              <w:spacing w:before="0" w:after="0"/>
              <w:jc w:val="center"/>
            </w:pPr>
            <w:r>
              <w:t>Tiffany</w:t>
            </w:r>
          </w:p>
        </w:tc>
        <w:tc>
          <w:tcPr>
            <w:tcW w:w="469" w:type="pct"/>
          </w:tcPr>
          <w:p w14:paraId="1043A204" w14:textId="5A5C5AA5" w:rsidR="00D5371A" w:rsidRPr="001B3D04" w:rsidRDefault="00D5371A" w:rsidP="00A24A29">
            <w:pPr>
              <w:spacing w:before="0" w:after="0"/>
              <w:jc w:val="center"/>
            </w:pPr>
          </w:p>
        </w:tc>
        <w:tc>
          <w:tcPr>
            <w:tcW w:w="1875" w:type="pct"/>
          </w:tcPr>
          <w:p w14:paraId="0DAB1E2A" w14:textId="3D565509" w:rsidR="00D5371A" w:rsidRDefault="00317F94" w:rsidP="00A24A29">
            <w:pPr>
              <w:spacing w:before="0" w:after="0"/>
            </w:pPr>
            <w:r>
              <w:t xml:space="preserve"> If you do not have a </w:t>
            </w:r>
            <w:r w:rsidR="002E1DB3">
              <w:t>Passport,</w:t>
            </w:r>
            <w:r w:rsidR="002D6F10">
              <w:t xml:space="preserve"> please let </w:t>
            </w:r>
            <w:r w:rsidR="00C41B38">
              <w:t>me</w:t>
            </w:r>
            <w:r w:rsidR="002D6F10">
              <w:t xml:space="preserve"> know.</w:t>
            </w:r>
          </w:p>
        </w:tc>
      </w:tr>
      <w:tr w:rsidR="009C2EC4" w:rsidRPr="001B3D04" w14:paraId="0E5029C1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86"/>
        </w:trPr>
        <w:tc>
          <w:tcPr>
            <w:tcW w:w="2185" w:type="pct"/>
          </w:tcPr>
          <w:p w14:paraId="59D9A313" w14:textId="52C94AB5" w:rsidR="009C2EC4" w:rsidRDefault="009C2EC4" w:rsidP="00A24A29">
            <w:pPr>
              <w:spacing w:before="0" w:after="0"/>
            </w:pPr>
            <w:r>
              <w:t xml:space="preserve"> Field Edge Inventory update</w:t>
            </w:r>
          </w:p>
        </w:tc>
        <w:tc>
          <w:tcPr>
            <w:tcW w:w="471" w:type="pct"/>
          </w:tcPr>
          <w:p w14:paraId="0D520073" w14:textId="5131FB83" w:rsidR="009C2EC4" w:rsidRDefault="005D581E" w:rsidP="00A24A29">
            <w:pPr>
              <w:spacing w:before="0" w:after="0"/>
              <w:jc w:val="center"/>
            </w:pPr>
            <w:r>
              <w:t>Tiff /Riley</w:t>
            </w:r>
          </w:p>
        </w:tc>
        <w:tc>
          <w:tcPr>
            <w:tcW w:w="469" w:type="pct"/>
          </w:tcPr>
          <w:p w14:paraId="1DE7E883" w14:textId="77777777" w:rsidR="009C2EC4" w:rsidRPr="001B3D04" w:rsidRDefault="009C2EC4" w:rsidP="00A24A29">
            <w:pPr>
              <w:spacing w:before="0" w:after="0"/>
              <w:jc w:val="center"/>
            </w:pPr>
          </w:p>
        </w:tc>
        <w:tc>
          <w:tcPr>
            <w:tcW w:w="1875" w:type="pct"/>
          </w:tcPr>
          <w:p w14:paraId="64CFADEC" w14:textId="77777777" w:rsidR="009C2EC4" w:rsidRDefault="009C2EC4" w:rsidP="00A24A29">
            <w:pPr>
              <w:spacing w:before="0" w:after="0"/>
            </w:pPr>
          </w:p>
        </w:tc>
      </w:tr>
      <w:tr w:rsidR="00DB39CD" w:rsidRPr="001B3D04" w14:paraId="13E59F3B" w14:textId="77777777" w:rsidTr="00D5371A">
        <w:tblPrEx>
          <w:jc w:val="left"/>
          <w:tblLook w:val="04A0" w:firstRow="1" w:lastRow="0" w:firstColumn="1" w:lastColumn="0" w:noHBand="0" w:noVBand="1"/>
        </w:tblPrEx>
        <w:trPr>
          <w:trHeight w:val="386"/>
        </w:trPr>
        <w:tc>
          <w:tcPr>
            <w:tcW w:w="2185" w:type="pct"/>
          </w:tcPr>
          <w:p w14:paraId="36250268" w14:textId="310B3875" w:rsidR="00DB39CD" w:rsidRDefault="005E3310" w:rsidP="00A24A29">
            <w:pPr>
              <w:spacing w:before="0" w:after="0"/>
            </w:pPr>
            <w:r>
              <w:t>Plate for Allen’s Van came in.</w:t>
            </w:r>
          </w:p>
        </w:tc>
        <w:tc>
          <w:tcPr>
            <w:tcW w:w="471" w:type="pct"/>
          </w:tcPr>
          <w:p w14:paraId="44DA220D" w14:textId="6D36292D" w:rsidR="00DB39CD" w:rsidRDefault="005E3310" w:rsidP="00A24A29">
            <w:pPr>
              <w:spacing w:before="0" w:after="0"/>
              <w:jc w:val="center"/>
            </w:pPr>
            <w:r>
              <w:t>George</w:t>
            </w:r>
          </w:p>
        </w:tc>
        <w:tc>
          <w:tcPr>
            <w:tcW w:w="469" w:type="pct"/>
          </w:tcPr>
          <w:p w14:paraId="7F59377E" w14:textId="77777777" w:rsidR="00DB39CD" w:rsidRPr="001B3D04" w:rsidRDefault="00DB39CD" w:rsidP="00A24A29">
            <w:pPr>
              <w:spacing w:before="0" w:after="0"/>
              <w:jc w:val="center"/>
            </w:pPr>
          </w:p>
        </w:tc>
        <w:tc>
          <w:tcPr>
            <w:tcW w:w="1875" w:type="pct"/>
          </w:tcPr>
          <w:p w14:paraId="1CB2D6C2" w14:textId="2D145221" w:rsidR="00DB39CD" w:rsidRDefault="00DB39CD" w:rsidP="00A24A29">
            <w:pPr>
              <w:spacing w:before="0" w:after="0"/>
            </w:pPr>
          </w:p>
        </w:tc>
      </w:tr>
    </w:tbl>
    <w:p w14:paraId="3D4CCBD7" w14:textId="77777777" w:rsidR="00B05767" w:rsidRPr="001B3D04" w:rsidRDefault="00B05767" w:rsidP="00517C07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color w:val="16328C" w:themeColor="accent6" w:themeShade="BF"/>
          <w:sz w:val="32"/>
          <w:szCs w:val="32"/>
          <w:u w:val="single"/>
        </w:rPr>
      </w:pPr>
    </w:p>
    <w:p w14:paraId="22247458" w14:textId="50CB7408" w:rsidR="007316F7" w:rsidRDefault="00B51237" w:rsidP="00DF01F9">
      <w:pPr>
        <w:pStyle w:val="ListNumber"/>
        <w:numPr>
          <w:ilvl w:val="0"/>
          <w:numId w:val="0"/>
        </w:numPr>
        <w:ind w:left="173" w:hanging="173"/>
        <w:rPr>
          <w:b/>
          <w:bCs/>
          <w:color w:val="FF9900"/>
          <w:sz w:val="52"/>
          <w:szCs w:val="52"/>
          <w:u w:val="single"/>
        </w:rPr>
      </w:pPr>
      <w:r w:rsidRPr="001B3D04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F821B7D" wp14:editId="76D1881D">
                <wp:simplePos x="0" y="0"/>
                <wp:positionH relativeFrom="margin">
                  <wp:posOffset>-342900</wp:posOffset>
                </wp:positionH>
                <wp:positionV relativeFrom="paragraph">
                  <wp:posOffset>206375</wp:posOffset>
                </wp:positionV>
                <wp:extent cx="7505700" cy="28575"/>
                <wp:effectExtent l="0" t="19050" r="38100" b="47625"/>
                <wp:wrapNone/>
                <wp:docPr id="197221836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05700" cy="28575"/>
                        </a:xfrm>
                        <a:prstGeom prst="line">
                          <a:avLst/>
                        </a:prstGeom>
                        <a:ln w="571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4F068FFB" id="Straight Connector 1" o:spid="_x0000_s1026" style="position:absolute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7pt,16.25pt" to="564pt,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" strokecolor="#295173 [3044]" strokeweight="4.5pt">
                <w10:wrap anchorx="margin"/>
              </v:line>
            </w:pict>
          </mc:Fallback>
        </mc:AlternateContent>
      </w:r>
    </w:p>
    <w:p w14:paraId="50A6C200" w14:textId="4E0B4A0B" w:rsidR="00E95761" w:rsidRPr="00CD51DB" w:rsidRDefault="005F2DC9" w:rsidP="00CD51DB">
      <w:pPr>
        <w:pStyle w:val="ListNumber"/>
        <w:numPr>
          <w:ilvl w:val="0"/>
          <w:numId w:val="0"/>
        </w:numPr>
        <w:jc w:val="center"/>
        <w:rPr>
          <w:b/>
          <w:bCs/>
          <w:color w:val="FF9900"/>
          <w:sz w:val="52"/>
          <w:szCs w:val="52"/>
          <w:u w:val="single"/>
        </w:rPr>
      </w:pPr>
      <w:r w:rsidRPr="005F2DC9">
        <w:rPr>
          <w:b/>
          <w:bCs/>
          <w:color w:val="FF9900"/>
          <w:sz w:val="52"/>
          <w:szCs w:val="52"/>
          <w:u w:val="single"/>
        </w:rPr>
        <w:t>Construction</w:t>
      </w:r>
    </w:p>
    <w:p w14:paraId="1189D4F6" w14:textId="2169F3FB" w:rsidR="0032213B" w:rsidRPr="00930E2D" w:rsidRDefault="001C2EF6" w:rsidP="002C63DD">
      <w:pPr>
        <w:pStyle w:val="ListNumber"/>
        <w:numPr>
          <w:ilvl w:val="0"/>
          <w:numId w:val="0"/>
        </w:numPr>
        <w:spacing w:after="0" w:line="240" w:lineRule="auto"/>
        <w:rPr>
          <w:color w:val="C00000"/>
        </w:rPr>
      </w:pPr>
      <w:r w:rsidRPr="00930E2D">
        <w:rPr>
          <w:b/>
          <w:bCs/>
          <w:color w:val="F29000"/>
          <w:sz w:val="28"/>
          <w:szCs w:val="28"/>
          <w:u w:val="single"/>
        </w:rPr>
        <w:t xml:space="preserve">Projects: </w:t>
      </w:r>
    </w:p>
    <w:p w14:paraId="38372A92" w14:textId="0F4FFB72" w:rsidR="0032213B" w:rsidRPr="001B3D04" w:rsidRDefault="0032213B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 xml:space="preserve">Oklahoma Project </w:t>
      </w:r>
      <w:r w:rsidR="004C5132" w:rsidRPr="001B3D04">
        <w:rPr>
          <w:color w:val="C00000"/>
        </w:rPr>
        <w:t xml:space="preserve">(Hospital) </w:t>
      </w:r>
      <w:r w:rsidRPr="001B3D04">
        <w:rPr>
          <w:color w:val="C00000"/>
        </w:rPr>
        <w:t xml:space="preserve">/ Eddie </w:t>
      </w:r>
      <w:r w:rsidR="002D445A" w:rsidRPr="001B3D04">
        <w:rPr>
          <w:color w:val="C00000"/>
        </w:rPr>
        <w:t>(SL241006-C)</w:t>
      </w:r>
    </w:p>
    <w:p w14:paraId="5651100C" w14:textId="09F31B16" w:rsidR="00E96CCB" w:rsidRDefault="0049557F" w:rsidP="00E96CCB">
      <w:pPr>
        <w:pStyle w:val="ListNumber2"/>
        <w:numPr>
          <w:ilvl w:val="0"/>
          <w:numId w:val="31"/>
        </w:numPr>
        <w:spacing w:before="0" w:after="0" w:line="240" w:lineRule="auto"/>
      </w:pPr>
      <w:r>
        <w:t xml:space="preserve">Revised plans </w:t>
      </w:r>
      <w:r w:rsidR="00D43051">
        <w:t>are being</w:t>
      </w:r>
      <w:r>
        <w:t xml:space="preserve"> drawn up</w:t>
      </w:r>
      <w:r w:rsidR="00CC4BEF">
        <w:t xml:space="preserve">, </w:t>
      </w:r>
      <w:r w:rsidR="00D43051">
        <w:t xml:space="preserve">should get in 2 – 3 weeks. </w:t>
      </w:r>
    </w:p>
    <w:p w14:paraId="3AA76069" w14:textId="77777777" w:rsidR="0032213B" w:rsidRPr="001B3D04" w:rsidRDefault="0032213B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lastRenderedPageBreak/>
        <w:t>Community Lone of America - Miami – / Eddie (</w:t>
      </w:r>
      <w:r w:rsidRPr="00E95761">
        <w:rPr>
          <w:color w:val="C00000"/>
        </w:rPr>
        <w:t>SL241005-C)</w:t>
      </w:r>
    </w:p>
    <w:p w14:paraId="03AE5352" w14:textId="3AB34930" w:rsidR="00E04CED" w:rsidRDefault="00673625" w:rsidP="00A61D06">
      <w:pPr>
        <w:pStyle w:val="ListNumber2"/>
        <w:numPr>
          <w:ilvl w:val="0"/>
          <w:numId w:val="22"/>
        </w:numPr>
        <w:spacing w:before="0" w:after="0" w:line="240" w:lineRule="auto"/>
      </w:pPr>
      <w:r>
        <w:t>Passed Electrical</w:t>
      </w:r>
      <w:r w:rsidR="0011727A">
        <w:t>, going get dimensions to get started.</w:t>
      </w:r>
    </w:p>
    <w:p w14:paraId="556008D4" w14:textId="18ED3FA1" w:rsidR="0011727A" w:rsidRDefault="0011727A" w:rsidP="00A61D06">
      <w:pPr>
        <w:pStyle w:val="ListNumber2"/>
        <w:numPr>
          <w:ilvl w:val="0"/>
          <w:numId w:val="22"/>
        </w:numPr>
        <w:spacing w:before="0" w:after="0" w:line="240" w:lineRule="auto"/>
      </w:pPr>
      <w:r>
        <w:t>Need to Follow up w/ the Alarm Co</w:t>
      </w:r>
      <w:r w:rsidR="00462B11">
        <w:t>mpany.</w:t>
      </w:r>
    </w:p>
    <w:p w14:paraId="5BDC8391" w14:textId="1E8AEAFE" w:rsidR="0086357C" w:rsidRDefault="00F77AB5" w:rsidP="00A61D06">
      <w:pPr>
        <w:pStyle w:val="ListNumber2"/>
        <w:numPr>
          <w:ilvl w:val="0"/>
          <w:numId w:val="22"/>
        </w:numPr>
        <w:spacing w:before="0" w:after="0" w:line="240" w:lineRule="auto"/>
      </w:pPr>
      <w:r>
        <w:t xml:space="preserve">Possible </w:t>
      </w:r>
      <w:r w:rsidR="00D803DD">
        <w:t xml:space="preserve">submitted </w:t>
      </w:r>
      <w:r>
        <w:t>more frequent draws.</w:t>
      </w:r>
    </w:p>
    <w:p w14:paraId="7204DA4D" w14:textId="77777777" w:rsidR="00A67B45" w:rsidRPr="001B3D04" w:rsidRDefault="00A67B45" w:rsidP="00B130A3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3459EB17" w14:textId="77777777" w:rsidR="0032213B" w:rsidRPr="001B3D04" w:rsidRDefault="0032213B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Avalon of Hermitage – Nashville, TN / Scott (Eddie) (</w:t>
      </w:r>
      <w:r w:rsidRPr="00E95761">
        <w:rPr>
          <w:color w:val="C00000"/>
        </w:rPr>
        <w:t>SL241007-C)</w:t>
      </w:r>
    </w:p>
    <w:p w14:paraId="22C7A6F9" w14:textId="50944EEA" w:rsidR="0032213B" w:rsidRPr="001B3D04" w:rsidRDefault="0032213B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 xml:space="preserve">The Demo contractor damaged the pillars &amp; may </w:t>
      </w:r>
      <w:r w:rsidR="001B3D04" w:rsidRPr="001B3D04">
        <w:t>have</w:t>
      </w:r>
      <w:r w:rsidRPr="001B3D04">
        <w:t xml:space="preserve"> issues with the slab.</w:t>
      </w:r>
    </w:p>
    <w:p w14:paraId="5FA3B94D" w14:textId="77777777" w:rsidR="0032213B" w:rsidRPr="001B3D04" w:rsidRDefault="0032213B" w:rsidP="00FE0642">
      <w:pPr>
        <w:pStyle w:val="ListNumber2"/>
        <w:numPr>
          <w:ilvl w:val="0"/>
          <w:numId w:val="0"/>
        </w:numPr>
        <w:spacing w:before="0" w:after="0" w:line="240" w:lineRule="auto"/>
      </w:pPr>
    </w:p>
    <w:p w14:paraId="2708ADCB" w14:textId="77777777" w:rsidR="0032213B" w:rsidRPr="001B3D04" w:rsidRDefault="0032213B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ReNew Cantrell - Little Rock Arkansas / (Response &amp; Construction / Scott) (</w:t>
      </w:r>
      <w:r w:rsidRPr="00E95761">
        <w:rPr>
          <w:color w:val="C00000"/>
        </w:rPr>
        <w:t>SL241012-R)</w:t>
      </w:r>
      <w:r w:rsidRPr="001B3D04">
        <w:rPr>
          <w:color w:val="C00000"/>
        </w:rPr>
        <w:t xml:space="preserve"> </w:t>
      </w:r>
    </w:p>
    <w:p w14:paraId="13001107" w14:textId="77777777" w:rsidR="0032213B" w:rsidRPr="001B3D04" w:rsidRDefault="0032213B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Owner’s Rep. filled by Engineer Firm.</w:t>
      </w:r>
    </w:p>
    <w:p w14:paraId="4126B8C2" w14:textId="77777777" w:rsidR="00C214A2" w:rsidRPr="001B3D04" w:rsidRDefault="00C214A2" w:rsidP="00D3566E">
      <w:pPr>
        <w:pStyle w:val="ListNumber2"/>
        <w:numPr>
          <w:ilvl w:val="0"/>
          <w:numId w:val="0"/>
        </w:numPr>
        <w:spacing w:before="0" w:after="0" w:line="240" w:lineRule="auto"/>
      </w:pPr>
    </w:p>
    <w:p w14:paraId="3D19599E" w14:textId="2A6AD33D" w:rsidR="00C214A2" w:rsidRPr="001B3D04" w:rsidRDefault="00C214A2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PTS of Pensacola / Eddie (SL241015-C)</w:t>
      </w:r>
    </w:p>
    <w:p w14:paraId="551260D3" w14:textId="282D71B1" w:rsidR="00C214A2" w:rsidRDefault="00C214A2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5401 Corporate Woods Dr., Suite 300, Pensacola, FL 32504</w:t>
      </w:r>
      <w:r w:rsidR="003C6BDD">
        <w:t>.</w:t>
      </w:r>
    </w:p>
    <w:p w14:paraId="241DC908" w14:textId="77777777" w:rsidR="002B009D" w:rsidRDefault="002B009D" w:rsidP="002B009D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14D14A01" w14:textId="1D8AC3E7" w:rsidR="00F417F1" w:rsidRPr="001B3D04" w:rsidRDefault="00D5726D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Crunch Fitness – Frisco, TX – Eddie (SL2414020-C)</w:t>
      </w:r>
    </w:p>
    <w:p w14:paraId="33FB33CD" w14:textId="44793E40" w:rsidR="00D5726D" w:rsidRDefault="00D5726D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3865 Preston Rd. Frisco, TX 75034</w:t>
      </w:r>
      <w:r w:rsidR="003C6BDD">
        <w:t>.</w:t>
      </w:r>
      <w:r w:rsidR="00DE6670">
        <w:t xml:space="preserve"> (have not received plans)</w:t>
      </w:r>
    </w:p>
    <w:p w14:paraId="5131232C" w14:textId="23C7904B" w:rsidR="008C422D" w:rsidRDefault="008C422D" w:rsidP="00E37BAE">
      <w:pPr>
        <w:pStyle w:val="ListNumber2"/>
        <w:numPr>
          <w:ilvl w:val="0"/>
          <w:numId w:val="22"/>
        </w:numPr>
        <w:spacing w:before="0" w:after="0" w:line="240" w:lineRule="auto"/>
      </w:pPr>
      <w:r>
        <w:t xml:space="preserve">Complete &amp; </w:t>
      </w:r>
      <w:r w:rsidR="0080476E">
        <w:t>Invoiced &amp;</w:t>
      </w:r>
      <w:r w:rsidR="00FB32D2">
        <w:t xml:space="preserve"> </w:t>
      </w:r>
      <w:r>
        <w:t xml:space="preserve">Waiting to hear back </w:t>
      </w:r>
      <w:r w:rsidR="00FB32D2">
        <w:t>from</w:t>
      </w:r>
      <w:r>
        <w:t xml:space="preserve"> Mark.</w:t>
      </w:r>
    </w:p>
    <w:p w14:paraId="767385B6" w14:textId="77777777" w:rsidR="00CC3C89" w:rsidRPr="001B3D04" w:rsidRDefault="00CC3C89" w:rsidP="00CC3C89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2C0C217D" w14:textId="4B21E391" w:rsidR="00C40373" w:rsidRPr="001B3D04" w:rsidRDefault="00C40373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Crunch Fitness – Plano, TX / Eddie (SL241021-C)</w:t>
      </w:r>
    </w:p>
    <w:p w14:paraId="24EB57DD" w14:textId="187D915A" w:rsidR="000B5EDF" w:rsidRPr="001B3D04" w:rsidRDefault="00060CFE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50,000 sq ft complete interior buildout</w:t>
      </w:r>
      <w:r w:rsidR="00FB4E9B" w:rsidRPr="001B3D04">
        <w:t xml:space="preserve"> / </w:t>
      </w:r>
      <w:r w:rsidR="000B5EDF" w:rsidRPr="001B3D04">
        <w:t>Waiting on plans 60-90 days expected.</w:t>
      </w:r>
    </w:p>
    <w:p w14:paraId="0C9DAB74" w14:textId="77777777" w:rsidR="00EE6FC7" w:rsidRPr="001B3D04" w:rsidRDefault="00EE6FC7" w:rsidP="005C51A6">
      <w:pPr>
        <w:pStyle w:val="ListNumber2"/>
        <w:numPr>
          <w:ilvl w:val="0"/>
          <w:numId w:val="0"/>
        </w:numPr>
        <w:spacing w:before="0" w:after="0" w:line="240" w:lineRule="auto"/>
        <w:ind w:left="1440"/>
        <w:rPr>
          <w:color w:val="C00000"/>
        </w:rPr>
      </w:pPr>
    </w:p>
    <w:p w14:paraId="32FB0BF4" w14:textId="414BF828" w:rsidR="005C51A6" w:rsidRPr="001B3D04" w:rsidRDefault="005C51A6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 xml:space="preserve">Sweathouz / </w:t>
      </w:r>
      <w:proofErr w:type="spellStart"/>
      <w:r w:rsidRPr="001B3D04">
        <w:rPr>
          <w:color w:val="C00000"/>
        </w:rPr>
        <w:t>Fulshear</w:t>
      </w:r>
      <w:proofErr w:type="spellEnd"/>
      <w:r w:rsidRPr="001B3D04">
        <w:rPr>
          <w:color w:val="C00000"/>
        </w:rPr>
        <w:t>, TX (SL241022-C)</w:t>
      </w:r>
    </w:p>
    <w:p w14:paraId="1364945A" w14:textId="5ACB5A6D" w:rsidR="00FE39A0" w:rsidRDefault="00341138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 xml:space="preserve">Still in </w:t>
      </w:r>
      <w:r w:rsidR="00EC2F5A" w:rsidRPr="001B3D04">
        <w:t>Review/Estimating</w:t>
      </w:r>
      <w:r w:rsidR="00FE39A0" w:rsidRPr="001B3D04">
        <w:t>.</w:t>
      </w:r>
      <w:r w:rsidR="006B7325" w:rsidRPr="001B3D04">
        <w:t xml:space="preserve"> (1800 sq ft)</w:t>
      </w:r>
    </w:p>
    <w:p w14:paraId="39301128" w14:textId="3B4BF755" w:rsidR="002F4F51" w:rsidRDefault="00005616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 xml:space="preserve">Bid submitted – Waiting </w:t>
      </w:r>
      <w:r w:rsidR="00BD4D22">
        <w:t>for</w:t>
      </w:r>
      <w:r>
        <w:t xml:space="preserve"> a response. Will follow up</w:t>
      </w:r>
      <w:r w:rsidR="00BD4D22">
        <w:t xml:space="preserve"> this week.</w:t>
      </w:r>
    </w:p>
    <w:p w14:paraId="75E0E894" w14:textId="77777777" w:rsidR="00A737FC" w:rsidRPr="001B3D04" w:rsidRDefault="00A737FC" w:rsidP="008C235F">
      <w:pPr>
        <w:pStyle w:val="ListNumber2"/>
        <w:numPr>
          <w:ilvl w:val="0"/>
          <w:numId w:val="0"/>
        </w:numPr>
        <w:spacing w:before="0" w:after="0" w:line="240" w:lineRule="auto"/>
        <w:ind w:left="1800"/>
        <w:rPr>
          <w:color w:val="C00000"/>
        </w:rPr>
      </w:pPr>
    </w:p>
    <w:p w14:paraId="1D5058C1" w14:textId="7CA07717" w:rsidR="00F97A09" w:rsidRPr="001B3D04" w:rsidRDefault="00F97A09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 xml:space="preserve">Crunch Fitness </w:t>
      </w:r>
      <w:r w:rsidR="005114A1" w:rsidRPr="001B3D04">
        <w:rPr>
          <w:color w:val="C00000"/>
        </w:rPr>
        <w:t>– Arlington, TX (SL241023-C)</w:t>
      </w:r>
    </w:p>
    <w:p w14:paraId="7D684FDE" w14:textId="10E29478" w:rsidR="00BF4F47" w:rsidRPr="001B3D04" w:rsidRDefault="00906E89" w:rsidP="00CF33DA">
      <w:pPr>
        <w:pStyle w:val="ListNumber2"/>
        <w:numPr>
          <w:ilvl w:val="0"/>
          <w:numId w:val="22"/>
        </w:numPr>
        <w:spacing w:before="0" w:after="0" w:line="240" w:lineRule="auto"/>
      </w:pPr>
      <w:r>
        <w:t>1 Installed. 2</w:t>
      </w:r>
      <w:r w:rsidRPr="00906E89">
        <w:rPr>
          <w:vertAlign w:val="superscript"/>
        </w:rPr>
        <w:t>nd</w:t>
      </w:r>
      <w:r>
        <w:t xml:space="preserve"> had issues, will go back to location on the 26</w:t>
      </w:r>
      <w:r w:rsidRPr="00906E89">
        <w:rPr>
          <w:vertAlign w:val="superscript"/>
        </w:rPr>
        <w:t>th</w:t>
      </w:r>
      <w:r>
        <w:t>.</w:t>
      </w:r>
    </w:p>
    <w:p w14:paraId="25F3A71A" w14:textId="77777777" w:rsidR="0041566B" w:rsidRPr="001B3D04" w:rsidRDefault="0041566B" w:rsidP="005968A1">
      <w:pPr>
        <w:pStyle w:val="ListNumber2"/>
        <w:numPr>
          <w:ilvl w:val="0"/>
          <w:numId w:val="0"/>
        </w:numPr>
        <w:spacing w:before="0" w:after="0" w:line="240" w:lineRule="auto"/>
        <w:ind w:left="1440"/>
        <w:rPr>
          <w:color w:val="C00000"/>
        </w:rPr>
      </w:pPr>
    </w:p>
    <w:p w14:paraId="0213F0BD" w14:textId="2E472C70" w:rsidR="00364C5C" w:rsidRPr="00B800CD" w:rsidRDefault="00364C5C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B800CD">
        <w:rPr>
          <w:color w:val="C00000"/>
        </w:rPr>
        <w:t>PT</w:t>
      </w:r>
      <w:r w:rsidR="005968A1" w:rsidRPr="00B800CD">
        <w:rPr>
          <w:color w:val="C00000"/>
        </w:rPr>
        <w:t xml:space="preserve"> Solutions</w:t>
      </w:r>
      <w:r w:rsidR="00B800CD" w:rsidRPr="00B800CD">
        <w:rPr>
          <w:color w:val="C00000"/>
        </w:rPr>
        <w:t xml:space="preserve"> (HVAC Breaker)</w:t>
      </w:r>
      <w:r w:rsidR="005968A1" w:rsidRPr="00B800CD">
        <w:rPr>
          <w:color w:val="C00000"/>
        </w:rPr>
        <w:t xml:space="preserve"> - Jacksonville, FL (</w:t>
      </w:r>
      <w:r w:rsidR="00232E86" w:rsidRPr="00B800CD">
        <w:rPr>
          <w:color w:val="C00000"/>
        </w:rPr>
        <w:t>SL241025-C)</w:t>
      </w:r>
    </w:p>
    <w:p w14:paraId="7A631FAB" w14:textId="77777777" w:rsidR="00AE0DF9" w:rsidRDefault="00AE0DF9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B800CD">
        <w:t>12740 Atlantic Blvd, Suites 1 and 2 Jacksonville, FL 32225</w:t>
      </w:r>
    </w:p>
    <w:p w14:paraId="0144D3C7" w14:textId="76B36E6D" w:rsidR="00112CF3" w:rsidRDefault="00112CF3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>Received a verbal price, waiting on the invoice</w:t>
      </w:r>
      <w:r w:rsidR="001349E6">
        <w:t xml:space="preserve"> to bill.</w:t>
      </w:r>
      <w:r w:rsidR="00AD0890">
        <w:t xml:space="preserve"> (Should get on Monday)</w:t>
      </w:r>
    </w:p>
    <w:p w14:paraId="3C1AC177" w14:textId="77777777" w:rsidR="00941F97" w:rsidRDefault="00941F97" w:rsidP="0056742A">
      <w:pPr>
        <w:pStyle w:val="ListNumber2"/>
        <w:numPr>
          <w:ilvl w:val="0"/>
          <w:numId w:val="0"/>
        </w:numPr>
        <w:spacing w:before="0" w:after="0" w:line="240" w:lineRule="auto"/>
      </w:pPr>
    </w:p>
    <w:p w14:paraId="4F679317" w14:textId="58F4726B" w:rsidR="002062BD" w:rsidRPr="00941F97" w:rsidRDefault="00620830" w:rsidP="002062BD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941F97">
        <w:rPr>
          <w:color w:val="C00000"/>
        </w:rPr>
        <w:t>PT Solutions – London, KY (SL241032-C</w:t>
      </w:r>
      <w:r w:rsidR="00132839">
        <w:rPr>
          <w:color w:val="C00000"/>
        </w:rPr>
        <w:t>M</w:t>
      </w:r>
      <w:r w:rsidRPr="00941F97">
        <w:rPr>
          <w:color w:val="C00000"/>
        </w:rPr>
        <w:t>)</w:t>
      </w:r>
    </w:p>
    <w:p w14:paraId="0B407CAA" w14:textId="77A35040" w:rsidR="00941F97" w:rsidRPr="00941F97" w:rsidRDefault="00941F97" w:rsidP="00941F97">
      <w:pPr>
        <w:pStyle w:val="ListNumber2"/>
        <w:numPr>
          <w:ilvl w:val="1"/>
          <w:numId w:val="20"/>
        </w:numPr>
        <w:spacing w:before="0" w:after="0" w:line="240" w:lineRule="auto"/>
      </w:pPr>
      <w:r w:rsidRPr="00285A93">
        <w:t>1914 State Highway 192 London, KY</w:t>
      </w:r>
    </w:p>
    <w:p w14:paraId="1563651C" w14:textId="6FA4923B" w:rsidR="00941F97" w:rsidRDefault="00941F97" w:rsidP="00941F97">
      <w:pPr>
        <w:pStyle w:val="ListNumber2"/>
        <w:numPr>
          <w:ilvl w:val="1"/>
          <w:numId w:val="20"/>
        </w:numPr>
        <w:spacing w:before="0" w:after="0" w:line="240" w:lineRule="auto"/>
      </w:pPr>
      <w:r w:rsidRPr="00285A93">
        <w:t>Full build out</w:t>
      </w:r>
      <w:r w:rsidR="00285A93" w:rsidRPr="00285A93">
        <w:t xml:space="preserve"> / Vacant building – 140 sq ft</w:t>
      </w:r>
      <w:r w:rsidR="007B0F03">
        <w:t xml:space="preserve"> / 4 weeks to complete.</w:t>
      </w:r>
    </w:p>
    <w:p w14:paraId="12530552" w14:textId="4D044EF2" w:rsidR="007D738F" w:rsidRDefault="008A0092" w:rsidP="00941F97">
      <w:pPr>
        <w:pStyle w:val="ListNumber2"/>
        <w:numPr>
          <w:ilvl w:val="1"/>
          <w:numId w:val="20"/>
        </w:numPr>
        <w:spacing w:before="0" w:after="0" w:line="240" w:lineRule="auto"/>
      </w:pPr>
      <w:r>
        <w:t xml:space="preserve">Linda is requesting 3 </w:t>
      </w:r>
      <w:r w:rsidR="00DC51A2">
        <w:t>bids each &amp; this was not previously discussed.</w:t>
      </w:r>
    </w:p>
    <w:p w14:paraId="20BEE856" w14:textId="323F6595" w:rsidR="00DC51A2" w:rsidRDefault="00DC51A2" w:rsidP="00DC51A2">
      <w:pPr>
        <w:pStyle w:val="ListNumber2"/>
        <w:numPr>
          <w:ilvl w:val="2"/>
          <w:numId w:val="20"/>
        </w:numPr>
        <w:spacing w:before="0" w:after="0" w:line="240" w:lineRule="auto"/>
      </w:pPr>
      <w:r>
        <w:t>Per Scott – We will not</w:t>
      </w:r>
      <w:r w:rsidR="007664D2">
        <w:t xml:space="preserve"> provide the 3 bids.</w:t>
      </w:r>
    </w:p>
    <w:p w14:paraId="4B830754" w14:textId="6D222D19" w:rsidR="007664D2" w:rsidRDefault="007664D2" w:rsidP="007664D2">
      <w:pPr>
        <w:pStyle w:val="ListNumber2"/>
        <w:numPr>
          <w:ilvl w:val="1"/>
          <w:numId w:val="20"/>
        </w:numPr>
        <w:spacing w:before="0" w:after="0" w:line="240" w:lineRule="auto"/>
      </w:pPr>
      <w:r>
        <w:t>She is not responding to his calls or emails.</w:t>
      </w:r>
    </w:p>
    <w:p w14:paraId="36804F98" w14:textId="77777777" w:rsidR="00F22B9A" w:rsidRDefault="00F22B9A" w:rsidP="00F22B9A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63946E2B" w14:textId="3DA7B82D" w:rsidR="00A9699B" w:rsidRDefault="00A9699B" w:rsidP="00A9699B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331854">
        <w:rPr>
          <w:color w:val="C00000"/>
        </w:rPr>
        <w:t xml:space="preserve">Storage Building </w:t>
      </w:r>
      <w:r w:rsidR="00671F55" w:rsidRPr="00331854">
        <w:rPr>
          <w:color w:val="C00000"/>
        </w:rPr>
        <w:t>–</w:t>
      </w:r>
      <w:r w:rsidRPr="00331854">
        <w:rPr>
          <w:color w:val="C00000"/>
        </w:rPr>
        <w:t xml:space="preserve"> </w:t>
      </w:r>
      <w:r w:rsidR="00671F55" w:rsidRPr="00331854">
        <w:rPr>
          <w:color w:val="C00000"/>
        </w:rPr>
        <w:t>293 Jefferson St. (SL241034-C)</w:t>
      </w:r>
    </w:p>
    <w:p w14:paraId="7DA50ED2" w14:textId="77777777" w:rsidR="001C6D86" w:rsidRPr="00331854" w:rsidRDefault="001C6D86" w:rsidP="00B245A9">
      <w:pPr>
        <w:pStyle w:val="ListNumber2"/>
        <w:numPr>
          <w:ilvl w:val="0"/>
          <w:numId w:val="0"/>
        </w:numPr>
        <w:spacing w:before="0" w:after="0" w:line="240" w:lineRule="auto"/>
        <w:ind w:left="852"/>
        <w:rPr>
          <w:color w:val="C00000"/>
        </w:rPr>
      </w:pPr>
    </w:p>
    <w:p w14:paraId="5E6EE5EB" w14:textId="4B6AF9AF" w:rsidR="00671F55" w:rsidRDefault="00671F55" w:rsidP="00A9699B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331854">
        <w:rPr>
          <w:color w:val="C00000"/>
        </w:rPr>
        <w:t xml:space="preserve">Vermilion </w:t>
      </w:r>
      <w:r w:rsidR="00331854" w:rsidRPr="00B245A9">
        <w:rPr>
          <w:color w:val="C00000"/>
        </w:rPr>
        <w:t>Athletic Center – Kaplan (SL241035-C)</w:t>
      </w:r>
    </w:p>
    <w:p w14:paraId="2C31BDF7" w14:textId="77777777" w:rsidR="00F22B9A" w:rsidRDefault="00F22B9A" w:rsidP="00031493">
      <w:pPr>
        <w:pStyle w:val="ListNumber2"/>
        <w:numPr>
          <w:ilvl w:val="1"/>
          <w:numId w:val="20"/>
        </w:numPr>
        <w:spacing w:before="0" w:after="0" w:line="240" w:lineRule="auto"/>
        <w:rPr>
          <w:color w:val="C00000"/>
        </w:rPr>
      </w:pPr>
      <w:r w:rsidRPr="00B245A9">
        <w:t>Quote contains all 3 locations on one.</w:t>
      </w:r>
    </w:p>
    <w:p w14:paraId="1B592D8B" w14:textId="015F6E11" w:rsidR="002717CF" w:rsidRPr="001D31A2" w:rsidRDefault="002717CF" w:rsidP="002717CF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1D31A2">
        <w:rPr>
          <w:color w:val="C00000"/>
          <w:lang w:val="fr-FR"/>
        </w:rPr>
        <w:t xml:space="preserve">Vermillion </w:t>
      </w:r>
      <w:proofErr w:type="spellStart"/>
      <w:r w:rsidRPr="001D31A2">
        <w:rPr>
          <w:color w:val="C00000"/>
          <w:lang w:val="fr-FR"/>
        </w:rPr>
        <w:t>Fence</w:t>
      </w:r>
      <w:proofErr w:type="spellEnd"/>
      <w:r w:rsidRPr="001D31A2">
        <w:rPr>
          <w:color w:val="C00000"/>
          <w:lang w:val="fr-FR"/>
        </w:rPr>
        <w:t xml:space="preserve"> Project </w:t>
      </w:r>
      <w:r w:rsidR="004E428A" w:rsidRPr="001D31A2">
        <w:rPr>
          <w:color w:val="C00000"/>
          <w:lang w:val="fr-FR"/>
        </w:rPr>
        <w:t>/ (SL241036.1-C)</w:t>
      </w:r>
    </w:p>
    <w:p w14:paraId="6A89A705" w14:textId="289B44A4" w:rsidR="001D31A2" w:rsidRPr="00715D01" w:rsidRDefault="001D31A2" w:rsidP="006E6D22">
      <w:pPr>
        <w:pStyle w:val="ListParagraph"/>
        <w:numPr>
          <w:ilvl w:val="0"/>
          <w:numId w:val="44"/>
        </w:numPr>
        <w:spacing w:before="0" w:after="0" w:line="240" w:lineRule="auto"/>
        <w:rPr>
          <w:color w:val="C00000"/>
        </w:rPr>
      </w:pPr>
      <w:r w:rsidRPr="001D31A2">
        <w:t>1305 Wildcat Dr. Abbeville, La 70510</w:t>
      </w:r>
    </w:p>
    <w:p w14:paraId="44AB91AE" w14:textId="5628504D" w:rsidR="001D31A2" w:rsidRPr="004C510D" w:rsidRDefault="001D31A2" w:rsidP="001D31A2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4C510D">
        <w:rPr>
          <w:color w:val="C00000"/>
          <w:lang w:val="fr-FR"/>
        </w:rPr>
        <w:lastRenderedPageBreak/>
        <w:t xml:space="preserve">Vermillion </w:t>
      </w:r>
      <w:proofErr w:type="spellStart"/>
      <w:r w:rsidRPr="004C510D">
        <w:rPr>
          <w:color w:val="C00000"/>
          <w:lang w:val="fr-FR"/>
        </w:rPr>
        <w:t>Fence</w:t>
      </w:r>
      <w:proofErr w:type="spellEnd"/>
      <w:r w:rsidRPr="004C510D">
        <w:rPr>
          <w:color w:val="C00000"/>
          <w:lang w:val="fr-FR"/>
        </w:rPr>
        <w:t xml:space="preserve"> Project / (SL241036.2-C)</w:t>
      </w:r>
    </w:p>
    <w:p w14:paraId="7D113353" w14:textId="57A240F4" w:rsidR="004D50DD" w:rsidRPr="00715D01" w:rsidRDefault="00C22BCB" w:rsidP="00F23DF2">
      <w:pPr>
        <w:pStyle w:val="ListParagraph"/>
        <w:numPr>
          <w:ilvl w:val="0"/>
          <w:numId w:val="44"/>
        </w:numPr>
        <w:spacing w:before="0" w:after="0" w:line="240" w:lineRule="auto"/>
        <w:rPr>
          <w:color w:val="C00000"/>
        </w:rPr>
      </w:pPr>
      <w:r w:rsidRPr="00715D01">
        <w:rPr>
          <w:rFonts w:ascii="Aptos Narrow" w:hAnsi="Aptos Narrow"/>
          <w:sz w:val="22"/>
          <w:szCs w:val="22"/>
          <w:shd w:val="clear" w:color="auto" w:fill="FFFFFF"/>
        </w:rPr>
        <w:t>805 S. Broadway St. Erath, La 70533</w:t>
      </w:r>
    </w:p>
    <w:p w14:paraId="1865D840" w14:textId="14C913A3" w:rsidR="004D50DD" w:rsidRPr="004C510D" w:rsidRDefault="004D50DD" w:rsidP="004D50DD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4C510D">
        <w:rPr>
          <w:color w:val="C00000"/>
          <w:lang w:val="fr-FR"/>
        </w:rPr>
        <w:t xml:space="preserve">Vermillion </w:t>
      </w:r>
      <w:proofErr w:type="spellStart"/>
      <w:r w:rsidRPr="004C510D">
        <w:rPr>
          <w:color w:val="C00000"/>
          <w:lang w:val="fr-FR"/>
        </w:rPr>
        <w:t>Fence</w:t>
      </w:r>
      <w:proofErr w:type="spellEnd"/>
      <w:r w:rsidRPr="004C510D">
        <w:rPr>
          <w:color w:val="C00000"/>
          <w:lang w:val="fr-FR"/>
        </w:rPr>
        <w:t xml:space="preserve"> Project / (SL241036.3-C)</w:t>
      </w:r>
    </w:p>
    <w:p w14:paraId="2CD5F211" w14:textId="42AB5F94" w:rsidR="004D50DD" w:rsidRPr="00715D01" w:rsidRDefault="00337620" w:rsidP="00BE35CC">
      <w:pPr>
        <w:pStyle w:val="ListParagraph"/>
        <w:numPr>
          <w:ilvl w:val="0"/>
          <w:numId w:val="44"/>
        </w:numPr>
        <w:spacing w:before="0" w:after="0" w:line="240" w:lineRule="auto"/>
        <w:rPr>
          <w:color w:val="C00000"/>
          <w:lang w:val="fr-FR"/>
        </w:rPr>
      </w:pPr>
      <w:r w:rsidRPr="00715D01">
        <w:rPr>
          <w:rFonts w:ascii="Aptos Narrow" w:hAnsi="Aptos Narrow"/>
          <w:sz w:val="22"/>
          <w:szCs w:val="22"/>
          <w:shd w:val="clear" w:color="auto" w:fill="FFFFFF"/>
        </w:rPr>
        <w:t>901 Main St. Gueydan, La 70542</w:t>
      </w:r>
    </w:p>
    <w:p w14:paraId="37A14B9E" w14:textId="14FAAA58" w:rsidR="004D50DD" w:rsidRDefault="004D50DD" w:rsidP="004D50DD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1D31A2">
        <w:rPr>
          <w:color w:val="C00000"/>
          <w:lang w:val="fr-FR"/>
        </w:rPr>
        <w:t xml:space="preserve">Vermillion </w:t>
      </w:r>
      <w:proofErr w:type="spellStart"/>
      <w:r w:rsidRPr="001D31A2">
        <w:rPr>
          <w:color w:val="C00000"/>
          <w:lang w:val="fr-FR"/>
        </w:rPr>
        <w:t>Fence</w:t>
      </w:r>
      <w:proofErr w:type="spellEnd"/>
      <w:r w:rsidRPr="001D31A2">
        <w:rPr>
          <w:color w:val="C00000"/>
          <w:lang w:val="fr-FR"/>
        </w:rPr>
        <w:t xml:space="preserve"> Project / (SL241036.</w:t>
      </w:r>
      <w:r>
        <w:rPr>
          <w:color w:val="C00000"/>
          <w:lang w:val="fr-FR"/>
        </w:rPr>
        <w:t>4</w:t>
      </w:r>
      <w:r w:rsidRPr="001D31A2">
        <w:rPr>
          <w:color w:val="C00000"/>
          <w:lang w:val="fr-FR"/>
        </w:rPr>
        <w:t>-C)</w:t>
      </w:r>
    </w:p>
    <w:p w14:paraId="2BD89541" w14:textId="19C869ED" w:rsidR="004D50DD" w:rsidRPr="00715D01" w:rsidRDefault="00337620" w:rsidP="002F4344">
      <w:pPr>
        <w:pStyle w:val="ListParagraph"/>
        <w:numPr>
          <w:ilvl w:val="0"/>
          <w:numId w:val="44"/>
        </w:numPr>
        <w:spacing w:before="0" w:after="0" w:line="240" w:lineRule="auto"/>
        <w:rPr>
          <w:color w:val="C00000"/>
          <w:lang w:val="fr-FR"/>
        </w:rPr>
      </w:pPr>
      <w:r w:rsidRPr="00715D01">
        <w:rPr>
          <w:rFonts w:ascii="Aptos Narrow" w:hAnsi="Aptos Narrow"/>
          <w:color w:val="000000"/>
          <w:sz w:val="22"/>
          <w:szCs w:val="22"/>
          <w:shd w:val="clear" w:color="auto" w:fill="FFFFFF"/>
        </w:rPr>
        <w:t>200 E. Pirate Lane Kaplan, La 70548</w:t>
      </w:r>
    </w:p>
    <w:p w14:paraId="3D768A0A" w14:textId="04A39187" w:rsidR="004D50DD" w:rsidRPr="004C510D" w:rsidRDefault="004D50DD" w:rsidP="004D50DD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4C510D">
        <w:rPr>
          <w:color w:val="C00000"/>
          <w:lang w:val="fr-FR"/>
        </w:rPr>
        <w:t xml:space="preserve">Vermillion </w:t>
      </w:r>
      <w:proofErr w:type="spellStart"/>
      <w:r w:rsidRPr="004C510D">
        <w:rPr>
          <w:color w:val="C00000"/>
          <w:lang w:val="fr-FR"/>
        </w:rPr>
        <w:t>Fence</w:t>
      </w:r>
      <w:proofErr w:type="spellEnd"/>
      <w:r w:rsidRPr="004C510D">
        <w:rPr>
          <w:color w:val="C00000"/>
          <w:lang w:val="fr-FR"/>
        </w:rPr>
        <w:t xml:space="preserve"> Project / (SL241036.5-C)</w:t>
      </w:r>
    </w:p>
    <w:p w14:paraId="746EA873" w14:textId="6FFC0E2A" w:rsidR="004D50DD" w:rsidRPr="00715D01" w:rsidRDefault="00A14F1D" w:rsidP="00736BCC">
      <w:pPr>
        <w:pStyle w:val="ListParagraph"/>
        <w:numPr>
          <w:ilvl w:val="0"/>
          <w:numId w:val="44"/>
        </w:numPr>
        <w:spacing w:before="0" w:after="0" w:line="240" w:lineRule="auto"/>
        <w:rPr>
          <w:color w:val="C00000"/>
          <w:lang w:val="fr-FR"/>
        </w:rPr>
      </w:pPr>
      <w:r w:rsidRPr="00715D01">
        <w:rPr>
          <w:rFonts w:ascii="Aptos Narrow" w:hAnsi="Aptos Narrow"/>
          <w:sz w:val="22"/>
          <w:szCs w:val="22"/>
          <w:shd w:val="clear" w:color="auto" w:fill="FFFFFF"/>
        </w:rPr>
        <w:t>12419 LA-699 Abbeville, La 70510</w:t>
      </w:r>
    </w:p>
    <w:p w14:paraId="76E9C72F" w14:textId="2B40EBA5" w:rsidR="004D50DD" w:rsidRDefault="004D50DD" w:rsidP="004D50DD">
      <w:pPr>
        <w:pStyle w:val="ListParagraph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1D31A2">
        <w:rPr>
          <w:color w:val="C00000"/>
          <w:lang w:val="fr-FR"/>
        </w:rPr>
        <w:t xml:space="preserve">Vermillion </w:t>
      </w:r>
      <w:proofErr w:type="spellStart"/>
      <w:r w:rsidRPr="001D31A2">
        <w:rPr>
          <w:color w:val="C00000"/>
          <w:lang w:val="fr-FR"/>
        </w:rPr>
        <w:t>Fence</w:t>
      </w:r>
      <w:proofErr w:type="spellEnd"/>
      <w:r w:rsidRPr="001D31A2">
        <w:rPr>
          <w:color w:val="C00000"/>
          <w:lang w:val="fr-FR"/>
        </w:rPr>
        <w:t xml:space="preserve"> Project / (SL241036.</w:t>
      </w:r>
      <w:r>
        <w:rPr>
          <w:color w:val="C00000"/>
          <w:lang w:val="fr-FR"/>
        </w:rPr>
        <w:t>6</w:t>
      </w:r>
      <w:r w:rsidRPr="001D31A2">
        <w:rPr>
          <w:color w:val="C00000"/>
          <w:lang w:val="fr-FR"/>
        </w:rPr>
        <w:t>-C)</w:t>
      </w:r>
    </w:p>
    <w:p w14:paraId="6AF0766D" w14:textId="142322D8" w:rsidR="00A14F1D" w:rsidRDefault="00A14F1D" w:rsidP="00A14F1D">
      <w:pPr>
        <w:pStyle w:val="ListParagraph"/>
        <w:numPr>
          <w:ilvl w:val="0"/>
          <w:numId w:val="44"/>
        </w:numPr>
        <w:spacing w:before="0" w:after="0" w:line="240" w:lineRule="auto"/>
        <w:rPr>
          <w:rFonts w:ascii="Aptos Narrow" w:hAnsi="Aptos Narrow"/>
          <w:color w:val="000000"/>
          <w:sz w:val="22"/>
          <w:szCs w:val="22"/>
          <w:shd w:val="clear" w:color="auto" w:fill="FFFFFF"/>
        </w:rPr>
      </w:pPr>
      <w:r>
        <w:rPr>
          <w:rFonts w:ascii="Aptos Narrow" w:hAnsi="Aptos Narrow"/>
          <w:color w:val="000000"/>
          <w:sz w:val="22"/>
          <w:szCs w:val="22"/>
          <w:shd w:val="clear" w:color="auto" w:fill="FFFFFF"/>
        </w:rPr>
        <w:t>11609 LA-699 Maurice, La 70555</w:t>
      </w:r>
    </w:p>
    <w:p w14:paraId="55580B9B" w14:textId="77777777" w:rsidR="009E75F6" w:rsidRDefault="009E75F6" w:rsidP="009E75F6">
      <w:pPr>
        <w:pStyle w:val="ListParagraph"/>
        <w:spacing w:before="0" w:after="0" w:line="240" w:lineRule="auto"/>
        <w:ind w:left="1440"/>
        <w:rPr>
          <w:rFonts w:ascii="Aptos Narrow" w:hAnsi="Aptos Narrow"/>
          <w:color w:val="000000"/>
          <w:sz w:val="22"/>
          <w:szCs w:val="22"/>
          <w:shd w:val="clear" w:color="auto" w:fill="FFFFFF"/>
        </w:rPr>
      </w:pPr>
    </w:p>
    <w:p w14:paraId="6A892D41" w14:textId="77777777" w:rsidR="009E75F6" w:rsidRPr="00B245A9" w:rsidRDefault="009E75F6" w:rsidP="009E75F6">
      <w:pPr>
        <w:pStyle w:val="ListNumber2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B245A9">
        <w:rPr>
          <w:color w:val="C00000"/>
          <w:lang w:val="fr-FR"/>
        </w:rPr>
        <w:t>PT Solutions – Vienna, VA (SL241037-C)</w:t>
      </w:r>
    </w:p>
    <w:p w14:paraId="2B9A0DD3" w14:textId="77777777" w:rsidR="009E75F6" w:rsidRDefault="009E75F6" w:rsidP="009E75F6">
      <w:pPr>
        <w:pStyle w:val="ListNumber2"/>
        <w:numPr>
          <w:ilvl w:val="0"/>
          <w:numId w:val="44"/>
        </w:numPr>
        <w:spacing w:before="0" w:after="0" w:line="240" w:lineRule="auto"/>
      </w:pPr>
      <w:r w:rsidRPr="00AC08AA">
        <w:t>Interior remodel / Jay has per</w:t>
      </w:r>
      <w:r>
        <w:t>mit in hand. They want a Bid by next Friday, April 5.</w:t>
      </w:r>
    </w:p>
    <w:p w14:paraId="5011311E" w14:textId="3F6B1C07" w:rsidR="009E75F6" w:rsidRDefault="009E75F6" w:rsidP="009E75F6">
      <w:pPr>
        <w:pStyle w:val="ListNumber2"/>
        <w:numPr>
          <w:ilvl w:val="0"/>
          <w:numId w:val="44"/>
        </w:numPr>
        <w:spacing w:before="0" w:after="0" w:line="240" w:lineRule="auto"/>
      </w:pPr>
      <w:r>
        <w:t xml:space="preserve">Spoke with HVAC &amp; Electrical company to get prices &amp; </w:t>
      </w:r>
      <w:r w:rsidR="0012327E">
        <w:t xml:space="preserve">Still </w:t>
      </w:r>
      <w:r>
        <w:t>Need a plumber.</w:t>
      </w:r>
    </w:p>
    <w:p w14:paraId="4DE6621C" w14:textId="5308EEAF" w:rsidR="00D32542" w:rsidRPr="00126B68" w:rsidRDefault="00D32542" w:rsidP="00B35F7E">
      <w:pPr>
        <w:pStyle w:val="ListNumber2"/>
        <w:numPr>
          <w:ilvl w:val="0"/>
          <w:numId w:val="43"/>
        </w:numPr>
        <w:spacing w:before="0" w:after="0" w:line="240" w:lineRule="auto"/>
        <w:rPr>
          <w:color w:val="C00000"/>
          <w:lang w:val="fr-FR"/>
        </w:rPr>
      </w:pPr>
      <w:r w:rsidRPr="00126B68">
        <w:rPr>
          <w:color w:val="C00000"/>
          <w:lang w:val="fr-FR"/>
        </w:rPr>
        <w:t xml:space="preserve">Pizza Hut </w:t>
      </w:r>
      <w:r w:rsidR="000B70A0" w:rsidRPr="00126B68">
        <w:rPr>
          <w:color w:val="C00000"/>
          <w:lang w:val="fr-FR"/>
        </w:rPr>
        <w:t xml:space="preserve">/n </w:t>
      </w:r>
      <w:proofErr w:type="spellStart"/>
      <w:r w:rsidR="000B70A0" w:rsidRPr="00126B68">
        <w:rPr>
          <w:color w:val="C00000"/>
          <w:lang w:val="fr-FR"/>
        </w:rPr>
        <w:t>Deridder</w:t>
      </w:r>
      <w:proofErr w:type="spellEnd"/>
      <w:r w:rsidR="000B70A0" w:rsidRPr="00126B68">
        <w:rPr>
          <w:color w:val="C00000"/>
          <w:lang w:val="fr-FR"/>
        </w:rPr>
        <w:t>, LA (2201679-MC</w:t>
      </w:r>
    </w:p>
    <w:p w14:paraId="7EA13527" w14:textId="22D8838F" w:rsidR="00B35F7E" w:rsidRPr="00B35F7E" w:rsidRDefault="00B35F7E" w:rsidP="00126B68">
      <w:pPr>
        <w:pStyle w:val="ListNumber2"/>
        <w:numPr>
          <w:ilvl w:val="0"/>
          <w:numId w:val="45"/>
        </w:numPr>
        <w:spacing w:before="0" w:after="0" w:line="240" w:lineRule="auto"/>
      </w:pPr>
      <w:r w:rsidRPr="00126B68">
        <w:t>1319 N Pine St. / Rebuild Canopy &amp; Cl</w:t>
      </w:r>
      <w:r w:rsidR="00126B68" w:rsidRPr="00126B68">
        <w:t>earence Bar</w:t>
      </w:r>
    </w:p>
    <w:p w14:paraId="217A71F1" w14:textId="77777777" w:rsidR="000B70A0" w:rsidRPr="00B35F7E" w:rsidRDefault="000B70A0" w:rsidP="00D32542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</w:p>
    <w:p w14:paraId="53AD481A" w14:textId="77777777" w:rsidR="004D50DD" w:rsidRPr="00B35F7E" w:rsidRDefault="004D50DD" w:rsidP="004D50DD">
      <w:pPr>
        <w:spacing w:before="0" w:after="0" w:line="240" w:lineRule="auto"/>
      </w:pPr>
    </w:p>
    <w:p w14:paraId="3A87125D" w14:textId="77179495" w:rsidR="009072C9" w:rsidRPr="000B70A0" w:rsidRDefault="0013145F" w:rsidP="0013145F">
      <w:pPr>
        <w:pStyle w:val="ListNumber"/>
        <w:numPr>
          <w:ilvl w:val="0"/>
          <w:numId w:val="0"/>
        </w:numPr>
        <w:spacing w:after="0" w:line="240" w:lineRule="auto"/>
        <w:ind w:left="173" w:hanging="173"/>
        <w:rPr>
          <w:rFonts w:cstheme="minorHAnsi"/>
          <w:b/>
          <w:bCs/>
          <w:color w:val="FF9900"/>
          <w:sz w:val="32"/>
          <w:szCs w:val="32"/>
          <w:u w:val="single"/>
          <w:lang w:val="pt-BR"/>
        </w:rPr>
      </w:pPr>
      <w:r w:rsidRPr="000B70A0">
        <w:rPr>
          <w:rFonts w:cstheme="minorHAnsi"/>
          <w:b/>
          <w:bCs/>
          <w:color w:val="FF9900"/>
          <w:sz w:val="32"/>
          <w:szCs w:val="32"/>
          <w:u w:val="single"/>
          <w:lang w:val="pt-BR"/>
        </w:rPr>
        <w:t>Prospects:</w:t>
      </w:r>
    </w:p>
    <w:p w14:paraId="7795BE90" w14:textId="77777777" w:rsidR="00132660" w:rsidRPr="00FE0642" w:rsidRDefault="00132660" w:rsidP="00135805">
      <w:pPr>
        <w:pStyle w:val="ListNumber"/>
        <w:numPr>
          <w:ilvl w:val="0"/>
          <w:numId w:val="0"/>
        </w:numPr>
        <w:spacing w:after="0"/>
        <w:ind w:left="173" w:hanging="173"/>
        <w:rPr>
          <w:b/>
          <w:bCs/>
          <w:u w:val="single"/>
        </w:rPr>
      </w:pPr>
      <w:r w:rsidRPr="00FE0642">
        <w:rPr>
          <w:b/>
          <w:bCs/>
          <w:u w:val="single"/>
        </w:rPr>
        <w:t>Ashton Ridge - Clarksville, TN / PROSPECT (SL241009-C)</w:t>
      </w:r>
    </w:p>
    <w:p w14:paraId="46BC9AF7" w14:textId="77777777" w:rsidR="00132660" w:rsidRPr="001B3D04" w:rsidRDefault="00132660" w:rsidP="008115FA">
      <w:pPr>
        <w:pStyle w:val="ListNumber2"/>
        <w:numPr>
          <w:ilvl w:val="0"/>
          <w:numId w:val="39"/>
        </w:numPr>
        <w:spacing w:before="0" w:after="0" w:line="240" w:lineRule="auto"/>
      </w:pPr>
      <w:r w:rsidRPr="001B3D04">
        <w:t>$12 - $15 Million / 10 Buildings, Multi-Family Units with various degrees of damage from a Tornado.</w:t>
      </w:r>
    </w:p>
    <w:p w14:paraId="3E8752EA" w14:textId="429AFC54" w:rsidR="00B03ED9" w:rsidRPr="001B3D04" w:rsidRDefault="00B03ED9" w:rsidP="0036553C">
      <w:pPr>
        <w:pStyle w:val="ListNumber"/>
        <w:numPr>
          <w:ilvl w:val="0"/>
          <w:numId w:val="0"/>
        </w:numPr>
        <w:spacing w:after="0"/>
        <w:ind w:left="173" w:hanging="173"/>
        <w:rPr>
          <w:b/>
          <w:bCs/>
          <w:u w:val="single"/>
        </w:rPr>
      </w:pPr>
      <w:r w:rsidRPr="001B3D04">
        <w:rPr>
          <w:b/>
          <w:bCs/>
          <w:u w:val="single"/>
        </w:rPr>
        <w:t xml:space="preserve">Sweathouz </w:t>
      </w:r>
      <w:r w:rsidR="00372633" w:rsidRPr="001B3D04">
        <w:rPr>
          <w:b/>
          <w:bCs/>
          <w:u w:val="single"/>
        </w:rPr>
        <w:t>- Dayton, O</w:t>
      </w:r>
      <w:r w:rsidR="006C70FC">
        <w:rPr>
          <w:b/>
          <w:bCs/>
          <w:u w:val="single"/>
        </w:rPr>
        <w:t>hio</w:t>
      </w:r>
      <w:r w:rsidR="00372633" w:rsidRPr="001B3D04">
        <w:rPr>
          <w:b/>
          <w:bCs/>
          <w:u w:val="single"/>
        </w:rPr>
        <w:t xml:space="preserve"> (No # Assigned)</w:t>
      </w:r>
    </w:p>
    <w:p w14:paraId="1BBCD2E7" w14:textId="547207D6" w:rsidR="00C87F62" w:rsidRDefault="00C87F62" w:rsidP="00862531">
      <w:pPr>
        <w:pStyle w:val="ListNumber"/>
        <w:numPr>
          <w:ilvl w:val="0"/>
          <w:numId w:val="16"/>
        </w:numPr>
        <w:spacing w:after="0"/>
      </w:pPr>
      <w:r w:rsidRPr="001B3D04">
        <w:t xml:space="preserve">Reached out to Brandon for an address verification. </w:t>
      </w:r>
    </w:p>
    <w:p w14:paraId="1A29046C" w14:textId="5B73439F" w:rsidR="003C1ACB" w:rsidRPr="001B3D04" w:rsidRDefault="003C1ACB" w:rsidP="00862531">
      <w:pPr>
        <w:pStyle w:val="ListNumber"/>
        <w:numPr>
          <w:ilvl w:val="0"/>
          <w:numId w:val="16"/>
        </w:numPr>
        <w:spacing w:after="0"/>
      </w:pPr>
      <w:r>
        <w:t>We will need to generate a Contract with Franchisee.</w:t>
      </w:r>
    </w:p>
    <w:p w14:paraId="468235D9" w14:textId="515D1F58" w:rsidR="00B03ED9" w:rsidRDefault="00B03ED9" w:rsidP="0036553C">
      <w:pPr>
        <w:pStyle w:val="ListNumber"/>
        <w:numPr>
          <w:ilvl w:val="0"/>
          <w:numId w:val="0"/>
        </w:numPr>
        <w:spacing w:after="0"/>
        <w:ind w:left="173" w:hanging="173"/>
        <w:rPr>
          <w:b/>
          <w:bCs/>
          <w:u w:val="single"/>
        </w:rPr>
      </w:pPr>
      <w:r w:rsidRPr="001B3D04">
        <w:rPr>
          <w:b/>
          <w:bCs/>
          <w:u w:val="single"/>
        </w:rPr>
        <w:t>Sweathouz</w:t>
      </w:r>
      <w:r w:rsidR="00372633" w:rsidRPr="001B3D04">
        <w:rPr>
          <w:b/>
          <w:bCs/>
          <w:u w:val="single"/>
        </w:rPr>
        <w:t xml:space="preserve"> - Cincinnati, Ohio (No # Assigned)</w:t>
      </w:r>
    </w:p>
    <w:p w14:paraId="090C670D" w14:textId="77777777" w:rsidR="00D56154" w:rsidRDefault="00D56154" w:rsidP="0036553C">
      <w:pPr>
        <w:pStyle w:val="ListNumber"/>
        <w:numPr>
          <w:ilvl w:val="0"/>
          <w:numId w:val="0"/>
        </w:numPr>
        <w:spacing w:after="0"/>
        <w:ind w:left="173" w:hanging="173"/>
        <w:rPr>
          <w:b/>
          <w:bCs/>
          <w:u w:val="single"/>
        </w:rPr>
      </w:pPr>
    </w:p>
    <w:p w14:paraId="777B0B11" w14:textId="20F454AB" w:rsidR="00D56154" w:rsidRPr="00D56154" w:rsidRDefault="00F216B0" w:rsidP="00F216B0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u w:val="single"/>
        </w:rPr>
      </w:pPr>
      <w:r w:rsidRPr="00D56154">
        <w:rPr>
          <w:b/>
          <w:bCs/>
          <w:u w:val="single"/>
        </w:rPr>
        <w:t>Broussard Police Station</w:t>
      </w:r>
      <w:r w:rsidR="00D56154" w:rsidRPr="00D56154">
        <w:rPr>
          <w:b/>
          <w:bCs/>
          <w:u w:val="single"/>
        </w:rPr>
        <w:t xml:space="preserve"> (SL241038-C)</w:t>
      </w:r>
    </w:p>
    <w:p w14:paraId="06F9D065" w14:textId="4664762C" w:rsidR="00F216B0" w:rsidRDefault="00F216B0" w:rsidP="00D56154">
      <w:pPr>
        <w:pStyle w:val="ListNumber2"/>
        <w:numPr>
          <w:ilvl w:val="0"/>
          <w:numId w:val="41"/>
        </w:numPr>
        <w:spacing w:before="0" w:after="0" w:line="240" w:lineRule="auto"/>
      </w:pPr>
      <w:r>
        <w:t>Pre Bid Meeting April 11</w:t>
      </w:r>
      <w:r w:rsidRPr="000233F6">
        <w:rPr>
          <w:vertAlign w:val="superscript"/>
        </w:rPr>
        <w:t>th</w:t>
      </w:r>
      <w:r>
        <w:t>.</w:t>
      </w:r>
    </w:p>
    <w:p w14:paraId="0DD174B6" w14:textId="77777777" w:rsidR="008B19A7" w:rsidRDefault="008B19A7" w:rsidP="008B19A7">
      <w:pPr>
        <w:pStyle w:val="ListNumber2"/>
        <w:numPr>
          <w:ilvl w:val="0"/>
          <w:numId w:val="0"/>
        </w:numPr>
        <w:spacing w:before="0" w:after="0" w:line="240" w:lineRule="auto"/>
        <w:ind w:left="720"/>
      </w:pPr>
    </w:p>
    <w:p w14:paraId="07FC3307" w14:textId="77777777" w:rsidR="008B19A7" w:rsidRPr="008B19A7" w:rsidRDefault="008B19A7" w:rsidP="008B19A7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u w:val="single"/>
          <w:lang w:val="fr-FR"/>
        </w:rPr>
      </w:pPr>
      <w:r w:rsidRPr="008B19A7">
        <w:rPr>
          <w:b/>
          <w:bCs/>
          <w:u w:val="single"/>
          <w:lang w:val="fr-FR"/>
        </w:rPr>
        <w:t xml:space="preserve">Bayou VIsta Capital </w:t>
      </w:r>
      <w:proofErr w:type="spellStart"/>
      <w:r w:rsidRPr="008B19A7">
        <w:rPr>
          <w:b/>
          <w:bCs/>
          <w:u w:val="single"/>
          <w:lang w:val="fr-FR"/>
        </w:rPr>
        <w:t>Improvements</w:t>
      </w:r>
      <w:proofErr w:type="spellEnd"/>
      <w:r w:rsidRPr="008B19A7">
        <w:rPr>
          <w:b/>
          <w:bCs/>
          <w:u w:val="single"/>
          <w:lang w:val="fr-FR"/>
        </w:rPr>
        <w:t xml:space="preserve"> and Construction</w:t>
      </w:r>
    </w:p>
    <w:p w14:paraId="713E3B7A" w14:textId="77777777" w:rsidR="008B19A7" w:rsidRPr="00C26FEF" w:rsidRDefault="008B19A7" w:rsidP="008B19A7">
      <w:pPr>
        <w:pStyle w:val="ListNumber2"/>
        <w:numPr>
          <w:ilvl w:val="0"/>
          <w:numId w:val="41"/>
        </w:numPr>
        <w:spacing w:before="0" w:after="0" w:line="240" w:lineRule="auto"/>
      </w:pPr>
      <w:r w:rsidRPr="008B19A7">
        <w:t>1333 Belleview St, Bayou Vista, LA 70380</w:t>
      </w:r>
    </w:p>
    <w:p w14:paraId="7B7CB067" w14:textId="37771128" w:rsidR="008B19A7" w:rsidRDefault="008B19A7" w:rsidP="008B19A7">
      <w:pPr>
        <w:pStyle w:val="ListNumber2"/>
        <w:numPr>
          <w:ilvl w:val="0"/>
          <w:numId w:val="41"/>
        </w:numPr>
        <w:spacing w:before="0" w:after="0" w:line="240" w:lineRule="auto"/>
      </w:pPr>
      <w:r w:rsidRPr="008B19A7">
        <w:t>In Estimation, Project Bids May 2nd 2024</w:t>
      </w:r>
      <w:r>
        <w:t>.</w:t>
      </w:r>
    </w:p>
    <w:p w14:paraId="51FD92F9" w14:textId="77777777" w:rsidR="008B19A7" w:rsidRDefault="008B19A7" w:rsidP="008B19A7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</w:p>
    <w:p w14:paraId="5B403B8C" w14:textId="78CF497B" w:rsidR="0013145F" w:rsidRDefault="0013145F" w:rsidP="00E0507D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color w:val="FF9900"/>
          <w:sz w:val="32"/>
          <w:szCs w:val="32"/>
          <w:u w:val="single"/>
        </w:rPr>
      </w:pPr>
      <w:r w:rsidRPr="001B3D04">
        <w:rPr>
          <w:b/>
          <w:bCs/>
          <w:color w:val="FF9900"/>
          <w:sz w:val="32"/>
          <w:szCs w:val="32"/>
          <w:u w:val="single"/>
        </w:rPr>
        <w:t>New Business - Construction:</w:t>
      </w:r>
    </w:p>
    <w:p w14:paraId="0BFB0B5D" w14:textId="77777777" w:rsidR="000233F6" w:rsidRDefault="000233F6" w:rsidP="003F2A86">
      <w:pPr>
        <w:pStyle w:val="ListNumber2"/>
        <w:numPr>
          <w:ilvl w:val="0"/>
          <w:numId w:val="0"/>
        </w:numPr>
        <w:spacing w:before="0" w:after="0" w:line="240" w:lineRule="auto"/>
        <w:ind w:left="761" w:hanging="588"/>
      </w:pPr>
    </w:p>
    <w:p w14:paraId="7458165C" w14:textId="77777777" w:rsidR="0056633A" w:rsidRDefault="0056633A" w:rsidP="003F2A86">
      <w:pPr>
        <w:pStyle w:val="ListNumber2"/>
        <w:numPr>
          <w:ilvl w:val="0"/>
          <w:numId w:val="0"/>
        </w:numPr>
        <w:spacing w:before="0" w:after="0" w:line="240" w:lineRule="auto"/>
        <w:ind w:left="761" w:hanging="588"/>
      </w:pPr>
    </w:p>
    <w:p w14:paraId="6538E66C" w14:textId="1A507BF6" w:rsidR="00962399" w:rsidRPr="001B3D04" w:rsidRDefault="00962399" w:rsidP="00962399">
      <w:pPr>
        <w:pStyle w:val="ListNumber"/>
        <w:numPr>
          <w:ilvl w:val="0"/>
          <w:numId w:val="0"/>
        </w:numPr>
        <w:ind w:left="173" w:hanging="173"/>
        <w:rPr>
          <w:b/>
          <w:bCs/>
          <w:color w:val="FF9900"/>
          <w:sz w:val="32"/>
          <w:szCs w:val="32"/>
          <w:u w:val="single"/>
        </w:rPr>
      </w:pPr>
      <w:r w:rsidRPr="001B3D04">
        <w:rPr>
          <w:b/>
          <w:bCs/>
          <w:color w:val="FF9900"/>
          <w:sz w:val="32"/>
          <w:szCs w:val="32"/>
          <w:u w:val="single"/>
        </w:rPr>
        <w:t>Construction Action Items</w:t>
      </w:r>
    </w:p>
    <w:tbl>
      <w:tblPr>
        <w:tblStyle w:val="Meetingminutestable"/>
        <w:tblW w:w="53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20" w:firstRow="1" w:lastRow="0" w:firstColumn="0" w:lastColumn="0" w:noHBand="1" w:noVBand="1"/>
      </w:tblPr>
      <w:tblGrid>
        <w:gridCol w:w="3791"/>
        <w:gridCol w:w="1338"/>
        <w:gridCol w:w="1067"/>
        <w:gridCol w:w="5455"/>
      </w:tblGrid>
      <w:tr w:rsidR="00962399" w:rsidRPr="001B3D04" w14:paraId="0493E67D" w14:textId="77777777" w:rsidTr="00D706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7"/>
          <w:jc w:val="center"/>
        </w:trPr>
        <w:tc>
          <w:tcPr>
            <w:tcW w:w="1627" w:type="pct"/>
            <w:shd w:val="clear" w:color="auto" w:fill="D0CECE" w:themeFill="background2" w:themeFillShade="E6"/>
          </w:tcPr>
          <w:p w14:paraId="52ECBAAA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Action Items</w:t>
            </w:r>
          </w:p>
        </w:tc>
        <w:tc>
          <w:tcPr>
            <w:tcW w:w="574" w:type="pct"/>
            <w:shd w:val="clear" w:color="auto" w:fill="D0CECE" w:themeFill="background2" w:themeFillShade="E6"/>
          </w:tcPr>
          <w:p w14:paraId="5EC1E825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Owner(s)</w:t>
            </w:r>
          </w:p>
        </w:tc>
        <w:tc>
          <w:tcPr>
            <w:tcW w:w="458" w:type="pct"/>
            <w:shd w:val="clear" w:color="auto" w:fill="D0CECE" w:themeFill="background2" w:themeFillShade="E6"/>
          </w:tcPr>
          <w:p w14:paraId="4FF3ABDB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Deadline</w:t>
            </w:r>
          </w:p>
        </w:tc>
        <w:tc>
          <w:tcPr>
            <w:tcW w:w="2341" w:type="pct"/>
            <w:shd w:val="clear" w:color="auto" w:fill="D0CECE" w:themeFill="background2" w:themeFillShade="E6"/>
          </w:tcPr>
          <w:p w14:paraId="5214D749" w14:textId="77777777" w:rsidR="00962399" w:rsidRPr="001B3D04" w:rsidRDefault="00962399" w:rsidP="00D70687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Notes / Status</w:t>
            </w:r>
          </w:p>
        </w:tc>
      </w:tr>
      <w:tr w:rsidR="00962399" w:rsidRPr="001B3D04" w14:paraId="14291B96" w14:textId="77777777" w:rsidTr="00D70687">
        <w:trPr>
          <w:trHeight w:val="287"/>
          <w:jc w:val="center"/>
        </w:trPr>
        <w:tc>
          <w:tcPr>
            <w:tcW w:w="1627" w:type="pct"/>
          </w:tcPr>
          <w:p w14:paraId="3F9C0B9B" w14:textId="77777777" w:rsidR="00962399" w:rsidRPr="001B3D04" w:rsidRDefault="00962399" w:rsidP="00D70687">
            <w:pPr>
              <w:spacing w:before="0" w:after="0"/>
              <w:rPr>
                <w:bCs/>
              </w:rPr>
            </w:pPr>
            <w:r w:rsidRPr="001B3D04">
              <w:rPr>
                <w:bCs/>
              </w:rPr>
              <w:t xml:space="preserve"> Vendor Names &amp; Contacts to Scott</w:t>
            </w:r>
          </w:p>
        </w:tc>
        <w:tc>
          <w:tcPr>
            <w:tcW w:w="574" w:type="pct"/>
          </w:tcPr>
          <w:p w14:paraId="60761F0F" w14:textId="77777777" w:rsidR="00962399" w:rsidRPr="001B3D04" w:rsidRDefault="00962399" w:rsidP="00D70687">
            <w:pPr>
              <w:spacing w:before="0" w:after="0"/>
              <w:jc w:val="center"/>
              <w:rPr>
                <w:bCs/>
              </w:rPr>
            </w:pPr>
            <w:r w:rsidRPr="001B3D04">
              <w:rPr>
                <w:bCs/>
              </w:rPr>
              <w:t>Scott</w:t>
            </w:r>
          </w:p>
        </w:tc>
        <w:tc>
          <w:tcPr>
            <w:tcW w:w="458" w:type="pct"/>
          </w:tcPr>
          <w:p w14:paraId="2E9275EA" w14:textId="77777777" w:rsidR="00962399" w:rsidRPr="001B3D04" w:rsidRDefault="00962399" w:rsidP="00D70687">
            <w:pPr>
              <w:spacing w:before="0" w:after="0"/>
              <w:jc w:val="center"/>
              <w:rPr>
                <w:bCs/>
              </w:rPr>
            </w:pPr>
            <w:r w:rsidRPr="001B3D04">
              <w:rPr>
                <w:bCs/>
              </w:rPr>
              <w:t>2/9/24</w:t>
            </w:r>
          </w:p>
        </w:tc>
        <w:tc>
          <w:tcPr>
            <w:tcW w:w="2341" w:type="pct"/>
          </w:tcPr>
          <w:p w14:paraId="43C26853" w14:textId="77777777" w:rsidR="00962399" w:rsidRPr="001B3D04" w:rsidRDefault="00962399" w:rsidP="00D70687">
            <w:pPr>
              <w:spacing w:before="0" w:after="0"/>
              <w:rPr>
                <w:bCs/>
              </w:rPr>
            </w:pPr>
            <w:r w:rsidRPr="001B3D04">
              <w:rPr>
                <w:bCs/>
              </w:rPr>
              <w:t>L&amp;W (Set up w/ John’s Creek Location), Interior Exterior Supply, Lowes &amp; Home Depot. WIP</w:t>
            </w:r>
          </w:p>
        </w:tc>
      </w:tr>
      <w:tr w:rsidR="0044461D" w:rsidRPr="001B3D04" w14:paraId="6C4DC1FF" w14:textId="77777777" w:rsidTr="00D70687">
        <w:trPr>
          <w:trHeight w:val="457"/>
          <w:jc w:val="center"/>
        </w:trPr>
        <w:tc>
          <w:tcPr>
            <w:tcW w:w="1627" w:type="pct"/>
            <w:shd w:val="clear" w:color="auto" w:fill="auto"/>
          </w:tcPr>
          <w:p w14:paraId="513CB631" w14:textId="77777777" w:rsidR="0044461D" w:rsidRPr="001B3D04" w:rsidRDefault="0044461D" w:rsidP="0044461D">
            <w:pPr>
              <w:spacing w:before="0" w:after="0"/>
            </w:pPr>
            <w:r w:rsidRPr="001B3D04">
              <w:t xml:space="preserve"> Reach out to Past Due A/R accounts</w:t>
            </w:r>
          </w:p>
        </w:tc>
        <w:tc>
          <w:tcPr>
            <w:tcW w:w="574" w:type="pct"/>
            <w:shd w:val="clear" w:color="auto" w:fill="auto"/>
          </w:tcPr>
          <w:p w14:paraId="21265BB5" w14:textId="77777777" w:rsidR="0044461D" w:rsidRPr="001B3D04" w:rsidRDefault="0044461D" w:rsidP="0044461D">
            <w:pPr>
              <w:spacing w:before="0" w:after="0"/>
              <w:jc w:val="center"/>
            </w:pPr>
            <w:r w:rsidRPr="001B3D04">
              <w:t>Haley</w:t>
            </w:r>
          </w:p>
        </w:tc>
        <w:tc>
          <w:tcPr>
            <w:tcW w:w="458" w:type="pct"/>
            <w:shd w:val="clear" w:color="auto" w:fill="auto"/>
          </w:tcPr>
          <w:p w14:paraId="5798E36D" w14:textId="77777777" w:rsidR="0044461D" w:rsidRPr="001B3D04" w:rsidRDefault="0044461D" w:rsidP="0044461D">
            <w:pPr>
              <w:spacing w:before="0" w:after="0"/>
              <w:jc w:val="center"/>
            </w:pPr>
          </w:p>
        </w:tc>
        <w:tc>
          <w:tcPr>
            <w:tcW w:w="2341" w:type="pct"/>
            <w:shd w:val="clear" w:color="auto" w:fill="auto"/>
          </w:tcPr>
          <w:p w14:paraId="514F5A73" w14:textId="79768486" w:rsidR="0044461D" w:rsidRPr="001B3D04" w:rsidRDefault="0044461D" w:rsidP="0044461D">
            <w:pPr>
              <w:spacing w:before="0" w:after="0"/>
            </w:pPr>
            <w:r>
              <w:t xml:space="preserve"> Roderick emailed their AP for an </w:t>
            </w:r>
            <w:r w:rsidR="0048561C">
              <w:t>update</w:t>
            </w:r>
            <w:r>
              <w:t xml:space="preserve"> &amp; </w:t>
            </w:r>
            <w:r w:rsidR="008C027B">
              <w:t>asked</w:t>
            </w:r>
            <w:r>
              <w:t xml:space="preserve"> if there are issues. He CC’d Seth.</w:t>
            </w:r>
          </w:p>
        </w:tc>
      </w:tr>
      <w:tr w:rsidR="0044461D" w:rsidRPr="001B3D04" w14:paraId="68D82DB9" w14:textId="77777777" w:rsidTr="00D70687">
        <w:trPr>
          <w:trHeight w:val="457"/>
          <w:jc w:val="center"/>
        </w:trPr>
        <w:tc>
          <w:tcPr>
            <w:tcW w:w="1627" w:type="pct"/>
            <w:shd w:val="clear" w:color="auto" w:fill="auto"/>
          </w:tcPr>
          <w:p w14:paraId="0B43FEDA" w14:textId="77777777" w:rsidR="0044461D" w:rsidRDefault="0044461D" w:rsidP="0044461D">
            <w:pPr>
              <w:spacing w:before="0" w:after="0"/>
            </w:pPr>
            <w:r>
              <w:lastRenderedPageBreak/>
              <w:t xml:space="preserve"> Invoice PTS for Breaker Project. SL241025-C</w:t>
            </w:r>
          </w:p>
        </w:tc>
        <w:tc>
          <w:tcPr>
            <w:tcW w:w="574" w:type="pct"/>
            <w:shd w:val="clear" w:color="auto" w:fill="auto"/>
          </w:tcPr>
          <w:p w14:paraId="4A94AE90" w14:textId="77777777" w:rsidR="0044461D" w:rsidRPr="001B3D04" w:rsidRDefault="0044461D" w:rsidP="0044461D">
            <w:pPr>
              <w:spacing w:before="0" w:after="0"/>
              <w:jc w:val="center"/>
            </w:pPr>
            <w:r>
              <w:t>Haley</w:t>
            </w:r>
          </w:p>
        </w:tc>
        <w:tc>
          <w:tcPr>
            <w:tcW w:w="458" w:type="pct"/>
            <w:shd w:val="clear" w:color="auto" w:fill="auto"/>
          </w:tcPr>
          <w:p w14:paraId="44F99B16" w14:textId="1E3E1629" w:rsidR="0044461D" w:rsidRPr="001B3D04" w:rsidRDefault="0044461D" w:rsidP="0044461D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2341" w:type="pct"/>
            <w:shd w:val="clear" w:color="auto" w:fill="auto"/>
          </w:tcPr>
          <w:p w14:paraId="52B519E0" w14:textId="77777777" w:rsidR="0044461D" w:rsidRDefault="0044461D" w:rsidP="0044461D">
            <w:pPr>
              <w:spacing w:before="0" w:after="0"/>
            </w:pPr>
            <w:r>
              <w:t xml:space="preserve"> </w:t>
            </w:r>
            <w:r w:rsidR="00616E5F">
              <w:t>Per Eddie Received on last Tuesday.</w:t>
            </w:r>
            <w:r w:rsidR="00A7735D">
              <w:t xml:space="preserve"> 4/2/24</w:t>
            </w:r>
          </w:p>
          <w:p w14:paraId="36BF6D7D" w14:textId="394E5C96" w:rsidR="00F41D90" w:rsidRPr="001B3D04" w:rsidRDefault="00F41D90" w:rsidP="0044461D">
            <w:pPr>
              <w:spacing w:before="0" w:after="0"/>
            </w:pPr>
            <w:r>
              <w:t>Haley to Capture in Q1.</w:t>
            </w:r>
          </w:p>
        </w:tc>
      </w:tr>
      <w:tr w:rsidR="0044461D" w:rsidRPr="001B3D04" w14:paraId="642CD1C7" w14:textId="77777777" w:rsidTr="00D70687">
        <w:trPr>
          <w:trHeight w:val="457"/>
          <w:jc w:val="center"/>
        </w:trPr>
        <w:tc>
          <w:tcPr>
            <w:tcW w:w="1627" w:type="pct"/>
            <w:shd w:val="clear" w:color="auto" w:fill="auto"/>
          </w:tcPr>
          <w:p w14:paraId="485EFFD4" w14:textId="77777777" w:rsidR="0044461D" w:rsidRDefault="0044461D" w:rsidP="0044461D">
            <w:pPr>
              <w:spacing w:before="0" w:after="0"/>
            </w:pPr>
            <w:r>
              <w:t xml:space="preserve"> Sent Client Waiver to Scott</w:t>
            </w:r>
          </w:p>
        </w:tc>
        <w:tc>
          <w:tcPr>
            <w:tcW w:w="574" w:type="pct"/>
            <w:shd w:val="clear" w:color="auto" w:fill="auto"/>
          </w:tcPr>
          <w:p w14:paraId="7F8937E3" w14:textId="77777777" w:rsidR="0044461D" w:rsidRDefault="0044461D" w:rsidP="0044461D">
            <w:pPr>
              <w:spacing w:before="0" w:after="0"/>
              <w:jc w:val="center"/>
            </w:pPr>
            <w:r>
              <w:t>Haley</w:t>
            </w:r>
          </w:p>
        </w:tc>
        <w:tc>
          <w:tcPr>
            <w:tcW w:w="458" w:type="pct"/>
            <w:shd w:val="clear" w:color="auto" w:fill="auto"/>
          </w:tcPr>
          <w:p w14:paraId="4E31F16E" w14:textId="77777777" w:rsidR="0044461D" w:rsidRPr="001B3D04" w:rsidRDefault="0044461D" w:rsidP="0044461D">
            <w:pPr>
              <w:spacing w:before="0" w:after="0"/>
              <w:jc w:val="center"/>
            </w:pPr>
          </w:p>
        </w:tc>
        <w:tc>
          <w:tcPr>
            <w:tcW w:w="2341" w:type="pct"/>
            <w:shd w:val="clear" w:color="auto" w:fill="auto"/>
          </w:tcPr>
          <w:p w14:paraId="6D07ED70" w14:textId="77777777" w:rsidR="0044461D" w:rsidRPr="001B3D04" w:rsidRDefault="0044461D" w:rsidP="0044461D">
            <w:pPr>
              <w:spacing w:before="0" w:after="0"/>
            </w:pPr>
          </w:p>
        </w:tc>
      </w:tr>
      <w:tr w:rsidR="00990EFB" w:rsidRPr="001B3D04" w14:paraId="5F40FFC2" w14:textId="77777777" w:rsidTr="00D70687">
        <w:trPr>
          <w:trHeight w:val="457"/>
          <w:jc w:val="center"/>
        </w:trPr>
        <w:tc>
          <w:tcPr>
            <w:tcW w:w="1627" w:type="pct"/>
            <w:shd w:val="clear" w:color="auto" w:fill="auto"/>
          </w:tcPr>
          <w:p w14:paraId="6E88EEDD" w14:textId="7FE52C90" w:rsidR="00990EFB" w:rsidRDefault="00990EFB" w:rsidP="0044461D">
            <w:pPr>
              <w:spacing w:before="0" w:after="0"/>
            </w:pPr>
            <w:r>
              <w:t xml:space="preserve">PTS – London Ky Permits (Elect., Mech, </w:t>
            </w:r>
            <w:r w:rsidR="00307A58">
              <w:t>Plumbing</w:t>
            </w:r>
          </w:p>
        </w:tc>
        <w:tc>
          <w:tcPr>
            <w:tcW w:w="574" w:type="pct"/>
            <w:shd w:val="clear" w:color="auto" w:fill="auto"/>
          </w:tcPr>
          <w:p w14:paraId="164077A5" w14:textId="26FC8CBE" w:rsidR="00990EFB" w:rsidRDefault="00307A58" w:rsidP="0044461D">
            <w:pPr>
              <w:spacing w:before="0" w:after="0"/>
              <w:jc w:val="center"/>
            </w:pPr>
            <w:r>
              <w:t>Seth</w:t>
            </w:r>
          </w:p>
        </w:tc>
        <w:tc>
          <w:tcPr>
            <w:tcW w:w="458" w:type="pct"/>
            <w:shd w:val="clear" w:color="auto" w:fill="auto"/>
          </w:tcPr>
          <w:p w14:paraId="423AA306" w14:textId="1EE702A6" w:rsidR="00990EFB" w:rsidRDefault="00307A58" w:rsidP="0044461D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2341" w:type="pct"/>
            <w:shd w:val="clear" w:color="auto" w:fill="auto"/>
          </w:tcPr>
          <w:p w14:paraId="5E8CEBDA" w14:textId="77777777" w:rsidR="00990EFB" w:rsidRDefault="00990EFB" w:rsidP="0044461D">
            <w:pPr>
              <w:spacing w:before="0" w:after="0"/>
            </w:pPr>
          </w:p>
        </w:tc>
      </w:tr>
    </w:tbl>
    <w:p w14:paraId="79A089D0" w14:textId="77777777" w:rsidR="00962399" w:rsidRDefault="00962399" w:rsidP="00EE6FC7">
      <w:pPr>
        <w:pStyle w:val="ListNumber2"/>
        <w:numPr>
          <w:ilvl w:val="0"/>
          <w:numId w:val="0"/>
        </w:numPr>
        <w:spacing w:before="0" w:after="0" w:line="240" w:lineRule="auto"/>
        <w:ind w:left="720"/>
      </w:pPr>
    </w:p>
    <w:p w14:paraId="18A74CC5" w14:textId="77777777" w:rsidR="00962399" w:rsidRDefault="00962399" w:rsidP="00962399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</w:p>
    <w:p w14:paraId="1A7F464F" w14:textId="77777777" w:rsidR="005673AA" w:rsidRDefault="005673AA" w:rsidP="00962399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</w:p>
    <w:p w14:paraId="362918CF" w14:textId="4BB51854" w:rsidR="0056633A" w:rsidRDefault="007013A2" w:rsidP="00962399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  <w:r w:rsidRPr="001B3D04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4EBF6DD" wp14:editId="0D1946AE">
                <wp:simplePos x="0" y="0"/>
                <wp:positionH relativeFrom="page">
                  <wp:posOffset>142875</wp:posOffset>
                </wp:positionH>
                <wp:positionV relativeFrom="paragraph">
                  <wp:posOffset>189865</wp:posOffset>
                </wp:positionV>
                <wp:extent cx="7488555" cy="0"/>
                <wp:effectExtent l="0" t="19050" r="55245" b="38100"/>
                <wp:wrapNone/>
                <wp:docPr id="1959925069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88555" cy="0"/>
                        </a:xfrm>
                        <a:prstGeom prst="line">
                          <a:avLst/>
                        </a:prstGeom>
                        <a:ln w="571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53F0D4E5" id="Straight Connector 1" o:spid="_x0000_s1026" style="position:absolute;flip:y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1.25pt,14.95pt" to="600.9pt,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" strokecolor="#295173 [3044]" strokeweight="4.5pt">
                <w10:wrap anchorx="page"/>
              </v:line>
            </w:pict>
          </mc:Fallback>
        </mc:AlternateContent>
      </w:r>
    </w:p>
    <w:p w14:paraId="10AB2305" w14:textId="6E90FFE0" w:rsidR="00486C1A" w:rsidRPr="00805DC5" w:rsidRDefault="00486C1A" w:rsidP="00486C1A">
      <w:pPr>
        <w:pStyle w:val="ListNumber2"/>
        <w:numPr>
          <w:ilvl w:val="0"/>
          <w:numId w:val="0"/>
        </w:numPr>
        <w:spacing w:before="0" w:after="0" w:line="240" w:lineRule="auto"/>
        <w:ind w:left="720"/>
      </w:pPr>
    </w:p>
    <w:p w14:paraId="20D75A90" w14:textId="6020558F" w:rsidR="00962399" w:rsidRPr="00557B9F" w:rsidRDefault="00D07796" w:rsidP="007013A2">
      <w:pPr>
        <w:pStyle w:val="ListNumber"/>
        <w:numPr>
          <w:ilvl w:val="0"/>
          <w:numId w:val="0"/>
        </w:numPr>
        <w:jc w:val="center"/>
        <w:rPr>
          <w:b/>
          <w:bCs/>
          <w:color w:val="C00000"/>
          <w:sz w:val="52"/>
          <w:szCs w:val="52"/>
          <w:u w:val="single"/>
        </w:rPr>
      </w:pPr>
      <w:r>
        <w:rPr>
          <w:b/>
          <w:bCs/>
          <w:noProof/>
          <w:color w:val="C00000"/>
          <w:sz w:val="52"/>
          <w:szCs w:val="52"/>
          <w:u w:val="single"/>
        </w:rPr>
        <mc:AlternateContent>
          <mc:Choice Requires="wpi">
            <w:drawing>
              <wp:anchor distT="0" distB="0" distL="114300" distR="114300" simplePos="0" relativeHeight="251736065" behindDoc="0" locked="0" layoutInCell="1" allowOverlap="1" wp14:anchorId="537F3E97" wp14:editId="6BA2B1FD">
                <wp:simplePos x="0" y="0"/>
                <wp:positionH relativeFrom="column">
                  <wp:posOffset>4151880</wp:posOffset>
                </wp:positionH>
                <wp:positionV relativeFrom="paragraph">
                  <wp:posOffset>451176</wp:posOffset>
                </wp:positionV>
                <wp:extent cx="307800" cy="131040"/>
                <wp:effectExtent l="38100" t="38100" r="35560" b="34290"/>
                <wp:wrapNone/>
                <wp:docPr id="1972218317" name="Ink 1972218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30780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0E655E" id="Ink 1972218317" o:spid="_x0000_s1026" type="#_x0000_t75" style="position:absolute;margin-left:326.1pt;margin-top:34.7pt;width:25.95pt;height:12pt;z-index:2517360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">
                <v:imagedata r:id="rId51" o:title=""/>
              </v:shape>
            </w:pict>
          </mc:Fallback>
        </mc:AlternateContent>
      </w:r>
      <w:r w:rsidR="00557B9F" w:rsidRPr="00557B9F">
        <w:rPr>
          <w:b/>
          <w:bCs/>
          <w:color w:val="C00000"/>
          <w:sz w:val="52"/>
          <w:szCs w:val="52"/>
          <w:u w:val="single"/>
        </w:rPr>
        <w:t>Response</w:t>
      </w:r>
    </w:p>
    <w:p w14:paraId="68C02632" w14:textId="5581380F" w:rsidR="00B52E84" w:rsidRPr="000D56F8" w:rsidRDefault="00D07796" w:rsidP="00862531">
      <w:pPr>
        <w:pStyle w:val="ListNumber"/>
        <w:numPr>
          <w:ilvl w:val="0"/>
          <w:numId w:val="15"/>
        </w:numPr>
        <w:spacing w:after="0" w:line="240" w:lineRule="auto"/>
        <w:rPr>
          <w:color w:val="C00000"/>
          <w:sz w:val="28"/>
          <w:szCs w:val="28"/>
        </w:rPr>
      </w:pPr>
      <w:r>
        <w:rPr>
          <w:b/>
          <w:bCs/>
          <w:noProof/>
          <w:color w:val="C00000"/>
          <w:sz w:val="28"/>
          <w:szCs w:val="28"/>
          <w:u w:val="single"/>
        </w:rPr>
        <mc:AlternateContent>
          <mc:Choice Requires="wpi">
            <w:drawing>
              <wp:anchor distT="0" distB="0" distL="114300" distR="114300" simplePos="0" relativeHeight="251735041" behindDoc="0" locked="0" layoutInCell="1" allowOverlap="1" wp14:anchorId="2057A4F7" wp14:editId="00948979">
                <wp:simplePos x="0" y="0"/>
                <wp:positionH relativeFrom="column">
                  <wp:posOffset>3554095</wp:posOffset>
                </wp:positionH>
                <wp:positionV relativeFrom="paragraph">
                  <wp:posOffset>-194945</wp:posOffset>
                </wp:positionV>
                <wp:extent cx="873005" cy="419100"/>
                <wp:effectExtent l="38100" t="38100" r="16510" b="38100"/>
                <wp:wrapNone/>
                <wp:docPr id="1972218316" name="Ink 1972218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873005" cy="419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EBC62C" id="Ink 1972218316" o:spid="_x0000_s1026" type="#_x0000_t75" style="position:absolute;margin-left:279.05pt;margin-top:-16.2pt;width:70.45pt;height:34.65pt;z-index:2517350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">
                <v:imagedata r:id="rId53" o:title=""/>
              </v:shape>
            </w:pict>
          </mc:Fallback>
        </mc:AlternateContent>
      </w:r>
      <w:r>
        <w:rPr>
          <w:b/>
          <w:bCs/>
          <w:noProof/>
          <w:color w:val="C00000"/>
          <w:sz w:val="28"/>
          <w:szCs w:val="28"/>
          <w:u w:val="single"/>
        </w:rPr>
        <mc:AlternateContent>
          <mc:Choice Requires="wpi">
            <w:drawing>
              <wp:anchor distT="0" distB="0" distL="114300" distR="114300" simplePos="0" relativeHeight="251730945" behindDoc="0" locked="0" layoutInCell="1" allowOverlap="1" wp14:anchorId="77525696" wp14:editId="55FA0198">
                <wp:simplePos x="0" y="0"/>
                <wp:positionH relativeFrom="column">
                  <wp:posOffset>3307680</wp:posOffset>
                </wp:positionH>
                <wp:positionV relativeFrom="paragraph">
                  <wp:posOffset>-27414</wp:posOffset>
                </wp:positionV>
                <wp:extent cx="191520" cy="205560"/>
                <wp:effectExtent l="38100" t="38100" r="24765" b="36195"/>
                <wp:wrapNone/>
                <wp:docPr id="1972218312" name="Ink 1972218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91520" cy="20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7CD4D5" id="Ink 1972218312" o:spid="_x0000_s1026" type="#_x0000_t75" style="position:absolute;margin-left:259.6pt;margin-top:-3pt;width:16.8pt;height:17.9pt;z-index:2517309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">
                <v:imagedata r:id="rId55" o:title=""/>
              </v:shape>
            </w:pict>
          </mc:Fallback>
        </mc:AlternateContent>
      </w:r>
      <w:r>
        <w:rPr>
          <w:b/>
          <w:bCs/>
          <w:noProof/>
          <w:color w:val="C00000"/>
          <w:sz w:val="28"/>
          <w:szCs w:val="28"/>
          <w:u w:val="single"/>
        </w:rPr>
        <mc:AlternateContent>
          <mc:Choice Requires="wpi">
            <w:drawing>
              <wp:anchor distT="0" distB="0" distL="114300" distR="114300" simplePos="0" relativeHeight="251729921" behindDoc="0" locked="0" layoutInCell="1" allowOverlap="1" wp14:anchorId="4AA41933" wp14:editId="0AC3FF62">
                <wp:simplePos x="0" y="0"/>
                <wp:positionH relativeFrom="column">
                  <wp:posOffset>1734820</wp:posOffset>
                </wp:positionH>
                <wp:positionV relativeFrom="paragraph">
                  <wp:posOffset>-149225</wp:posOffset>
                </wp:positionV>
                <wp:extent cx="1255275" cy="363975"/>
                <wp:effectExtent l="38100" t="38100" r="27940" b="42545"/>
                <wp:wrapNone/>
                <wp:docPr id="1972218311" name="Ink 1972218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255275" cy="363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8AE5C" id="Ink 1972218311" o:spid="_x0000_s1026" type="#_x0000_t75" style="position:absolute;margin-left:135.8pt;margin-top:-12.6pt;width:100.55pt;height:30.35pt;z-index:2517299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">
                <v:imagedata r:id="rId57" o:title=""/>
              </v:shape>
            </w:pict>
          </mc:Fallback>
        </mc:AlternateContent>
      </w:r>
      <w:r>
        <w:rPr>
          <w:b/>
          <w:bCs/>
          <w:noProof/>
          <w:color w:val="C00000"/>
          <w:sz w:val="28"/>
          <w:szCs w:val="28"/>
          <w:u w:val="single"/>
        </w:rPr>
        <mc:AlternateContent>
          <mc:Choice Requires="wpi">
            <w:drawing>
              <wp:anchor distT="0" distB="0" distL="114300" distR="114300" simplePos="0" relativeHeight="251720705" behindDoc="0" locked="0" layoutInCell="1" allowOverlap="1" wp14:anchorId="6BAA5A88" wp14:editId="6ADB252D">
                <wp:simplePos x="0" y="0"/>
                <wp:positionH relativeFrom="column">
                  <wp:posOffset>1329480</wp:posOffset>
                </wp:positionH>
                <wp:positionV relativeFrom="paragraph">
                  <wp:posOffset>140346</wp:posOffset>
                </wp:positionV>
                <wp:extent cx="118440" cy="9720"/>
                <wp:effectExtent l="38100" t="38100" r="34290" b="28575"/>
                <wp:wrapNone/>
                <wp:docPr id="62" name="Ink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1844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7F6273" id="Ink 62" o:spid="_x0000_s1026" type="#_x0000_t75" style="position:absolute;margin-left:103.85pt;margin-top:10.25pt;width:11.05pt;height:2.45pt;z-index:25172070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">
                <v:imagedata r:id="rId59" o:title=""/>
              </v:shape>
            </w:pict>
          </mc:Fallback>
        </mc:AlternateContent>
      </w:r>
      <w:r w:rsidR="002504FF" w:rsidRPr="001658AF">
        <w:rPr>
          <w:b/>
          <w:bCs/>
          <w:color w:val="C00000"/>
          <w:sz w:val="28"/>
          <w:szCs w:val="28"/>
          <w:u w:val="single"/>
        </w:rPr>
        <w:t>Projects</w:t>
      </w:r>
      <w:r w:rsidR="005F65BA" w:rsidRPr="001658AF">
        <w:rPr>
          <w:b/>
          <w:bCs/>
          <w:color w:val="C00000"/>
          <w:sz w:val="28"/>
          <w:szCs w:val="28"/>
          <w:u w:val="single"/>
        </w:rPr>
        <w:t>:</w:t>
      </w:r>
    </w:p>
    <w:p w14:paraId="714E8700" w14:textId="77777777" w:rsidR="000D56F8" w:rsidRPr="001658AF" w:rsidRDefault="000D56F8" w:rsidP="000D56F8">
      <w:pPr>
        <w:pStyle w:val="ListNumber"/>
        <w:numPr>
          <w:ilvl w:val="0"/>
          <w:numId w:val="0"/>
        </w:numPr>
        <w:spacing w:after="0" w:line="240" w:lineRule="auto"/>
        <w:ind w:left="720"/>
        <w:rPr>
          <w:color w:val="C00000"/>
          <w:sz w:val="28"/>
          <w:szCs w:val="28"/>
        </w:rPr>
      </w:pPr>
    </w:p>
    <w:p w14:paraId="5377954A" w14:textId="77777777" w:rsidR="0013785C" w:rsidRPr="001B3D04" w:rsidRDefault="0013785C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Pensacola Area – Potential Project / Scott (</w:t>
      </w:r>
      <w:r w:rsidRPr="00B61EF0">
        <w:rPr>
          <w:color w:val="C00000"/>
        </w:rPr>
        <w:t>SL241008-R)</w:t>
      </w:r>
    </w:p>
    <w:p w14:paraId="11D07F63" w14:textId="78A6C126" w:rsidR="005F7C3B" w:rsidRPr="001B3D04" w:rsidRDefault="005F7C3B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Waiting to receive the contract back.</w:t>
      </w:r>
    </w:p>
    <w:p w14:paraId="7E318E6F" w14:textId="77777777" w:rsidR="0013785C" w:rsidRDefault="0013785C" w:rsidP="0013785C">
      <w:pPr>
        <w:pStyle w:val="ListNumber2"/>
        <w:numPr>
          <w:ilvl w:val="0"/>
          <w:numId w:val="0"/>
        </w:numPr>
        <w:spacing w:before="0" w:after="0" w:line="240" w:lineRule="auto"/>
        <w:rPr>
          <w:color w:val="C00000"/>
        </w:rPr>
      </w:pPr>
    </w:p>
    <w:p w14:paraId="4E323E25" w14:textId="77777777" w:rsidR="0013785C" w:rsidRPr="001B3D04" w:rsidRDefault="0013785C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Restore Louisiana (New Shelter in Place Program) / Scott &amp; Danny V. (</w:t>
      </w:r>
      <w:r w:rsidRPr="00B61EF0">
        <w:rPr>
          <w:color w:val="C00000"/>
        </w:rPr>
        <w:t>SL241010-R)</w:t>
      </w:r>
    </w:p>
    <w:p w14:paraId="7886FB29" w14:textId="77777777" w:rsidR="0013785C" w:rsidRPr="001B3D04" w:rsidRDefault="0013785C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Contract signed &amp; returned; we are waiting for the 1</w:t>
      </w:r>
      <w:r w:rsidRPr="00B61EF0">
        <w:t>st</w:t>
      </w:r>
      <w:r w:rsidRPr="001B3D04">
        <w:t xml:space="preserve"> WO to be issued. </w:t>
      </w:r>
    </w:p>
    <w:p w14:paraId="0D2A176D" w14:textId="651C2D62" w:rsidR="005F7C3B" w:rsidRDefault="005F7C3B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Lemoine found issues with the insurance &amp; they have to reissue.</w:t>
      </w:r>
    </w:p>
    <w:p w14:paraId="238B1920" w14:textId="77777777" w:rsidR="0013785C" w:rsidRDefault="0013785C" w:rsidP="0013785C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2A4FA20A" w14:textId="77777777" w:rsidR="0013785C" w:rsidRPr="001B3D04" w:rsidRDefault="0013785C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Sterling Breeze – Panama, FL (SL241016-R)</w:t>
      </w:r>
    </w:p>
    <w:p w14:paraId="4C082310" w14:textId="77777777" w:rsidR="0013785C" w:rsidRDefault="0013785C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(Respond – Construction – Mechanical) / ~ $30 - $40 Million all in.</w:t>
      </w:r>
    </w:p>
    <w:p w14:paraId="3031565D" w14:textId="14477A29" w:rsidR="005E5D37" w:rsidRDefault="00E23739" w:rsidP="00870D99">
      <w:pPr>
        <w:pStyle w:val="ListNumber2"/>
        <w:numPr>
          <w:ilvl w:val="0"/>
          <w:numId w:val="22"/>
        </w:numPr>
        <w:spacing w:before="0" w:after="0" w:line="240" w:lineRule="auto"/>
      </w:pPr>
      <w:r>
        <w:t>Working on a Lift</w:t>
      </w:r>
      <w:r w:rsidR="006C60F0">
        <w:t>ing Plan.</w:t>
      </w:r>
    </w:p>
    <w:p w14:paraId="76E91103" w14:textId="01C40978" w:rsidR="006C60F0" w:rsidRDefault="006C60F0" w:rsidP="00870D99">
      <w:pPr>
        <w:pStyle w:val="ListNumber2"/>
        <w:numPr>
          <w:ilvl w:val="0"/>
          <w:numId w:val="22"/>
        </w:numPr>
        <w:spacing w:before="0" w:after="0" w:line="240" w:lineRule="auto"/>
      </w:pPr>
      <w:r>
        <w:t>Working on the Mitigation Plan.</w:t>
      </w:r>
    </w:p>
    <w:p w14:paraId="57C9856A" w14:textId="77777777" w:rsidR="0013785C" w:rsidRPr="001B3D04" w:rsidRDefault="0013785C" w:rsidP="0013785C">
      <w:pPr>
        <w:pStyle w:val="ListNumber2"/>
        <w:numPr>
          <w:ilvl w:val="0"/>
          <w:numId w:val="0"/>
        </w:numPr>
        <w:spacing w:before="0" w:after="0" w:line="240" w:lineRule="auto"/>
        <w:ind w:left="1440"/>
        <w:rPr>
          <w:color w:val="C00000"/>
        </w:rPr>
      </w:pPr>
    </w:p>
    <w:p w14:paraId="69100F4B" w14:textId="7EB13914" w:rsidR="0013785C" w:rsidRPr="001B3D04" w:rsidRDefault="00D07796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>
        <w:rPr>
          <w:noProof/>
          <w:color w:val="C00000"/>
        </w:rPr>
        <mc:AlternateContent>
          <mc:Choice Requires="wpi">
            <w:drawing>
              <wp:anchor distT="0" distB="0" distL="114300" distR="114300" simplePos="0" relativeHeight="251743233" behindDoc="0" locked="0" layoutInCell="1" allowOverlap="1" wp14:anchorId="3A568851" wp14:editId="06DEA890">
                <wp:simplePos x="0" y="0"/>
                <wp:positionH relativeFrom="column">
                  <wp:posOffset>4114800</wp:posOffset>
                </wp:positionH>
                <wp:positionV relativeFrom="paragraph">
                  <wp:posOffset>-83820</wp:posOffset>
                </wp:positionV>
                <wp:extent cx="466320" cy="399375"/>
                <wp:effectExtent l="38100" t="38100" r="41910" b="45720"/>
                <wp:wrapNone/>
                <wp:docPr id="1972218324" name="Ink 1972218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466320" cy="399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ED8042" id="Ink 1972218324" o:spid="_x0000_s1026" type="#_x0000_t75" style="position:absolute;margin-left:323.15pt;margin-top:-7.45pt;width:38.4pt;height:33.15pt;z-index:2517432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">
                <v:imagedata r:id="rId61" o:title=""/>
              </v:shape>
            </w:pict>
          </mc:Fallback>
        </mc:AlternateContent>
      </w:r>
      <w:r>
        <w:rPr>
          <w:noProof/>
          <w:color w:val="C00000"/>
        </w:rPr>
        <mc:AlternateContent>
          <mc:Choice Requires="wpi">
            <w:drawing>
              <wp:anchor distT="0" distB="0" distL="114300" distR="114300" simplePos="0" relativeHeight="251744257" behindDoc="0" locked="0" layoutInCell="1" allowOverlap="1" wp14:anchorId="597484E6" wp14:editId="26F557CF">
                <wp:simplePos x="0" y="0"/>
                <wp:positionH relativeFrom="column">
                  <wp:posOffset>3596640</wp:posOffset>
                </wp:positionH>
                <wp:positionV relativeFrom="paragraph">
                  <wp:posOffset>-83820</wp:posOffset>
                </wp:positionV>
                <wp:extent cx="984480" cy="412750"/>
                <wp:effectExtent l="38100" t="38100" r="31750" b="31750"/>
                <wp:wrapNone/>
                <wp:docPr id="1972218325" name="Ink 1972218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984480" cy="412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4C5979" id="Ink 1972218325" o:spid="_x0000_s1026" type="#_x0000_t75" style="position:absolute;margin-left:282.4pt;margin-top:-7.45pt;width:79.2pt;height:34.15pt;z-index:251744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">
                <v:imagedata r:id="rId63" o:title=""/>
              </v:shape>
            </w:pict>
          </mc:Fallback>
        </mc:AlternateContent>
      </w:r>
      <w:r w:rsidR="0013785C" w:rsidRPr="001B3D04">
        <w:rPr>
          <w:color w:val="C00000"/>
        </w:rPr>
        <w:t>Restore Masters (New Orleans/Gretna) (8945-R)</w:t>
      </w:r>
    </w:p>
    <w:p w14:paraId="2827A91B" w14:textId="046F3D03" w:rsidR="0013785C" w:rsidRPr="001B3D04" w:rsidRDefault="0013785C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Cody quoted</w:t>
      </w:r>
      <w:r w:rsidR="00AF595E" w:rsidRPr="001B3D04">
        <w:t xml:space="preserve"> @ about $125,000.00.</w:t>
      </w:r>
    </w:p>
    <w:p w14:paraId="581B74E1" w14:textId="25B6BC83" w:rsidR="0013785C" w:rsidRPr="001B3D04" w:rsidRDefault="0013785C" w:rsidP="00AF595E">
      <w:pPr>
        <w:pStyle w:val="ListNumber2"/>
        <w:numPr>
          <w:ilvl w:val="0"/>
          <w:numId w:val="0"/>
        </w:numPr>
        <w:spacing w:before="0" w:after="0" w:line="240" w:lineRule="auto"/>
        <w:ind w:left="852"/>
      </w:pPr>
    </w:p>
    <w:p w14:paraId="305FD1FA" w14:textId="7945C775" w:rsidR="0013785C" w:rsidRPr="001B3D04" w:rsidRDefault="0013785C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Jatinder Singh</w:t>
      </w:r>
      <w:r w:rsidR="00DD33BD" w:rsidRPr="001B3D04">
        <w:rPr>
          <w:color w:val="C00000"/>
        </w:rPr>
        <w:t xml:space="preserve"> - </w:t>
      </w:r>
      <w:r w:rsidRPr="001B3D04">
        <w:rPr>
          <w:color w:val="C00000"/>
        </w:rPr>
        <w:t>(Hotel</w:t>
      </w:r>
      <w:r w:rsidR="00730096" w:rsidRPr="001B3D04">
        <w:rPr>
          <w:color w:val="C00000"/>
        </w:rPr>
        <w:t xml:space="preserve"> / Native Indian Museum</w:t>
      </w:r>
      <w:r w:rsidRPr="001B3D04">
        <w:rPr>
          <w:color w:val="C00000"/>
        </w:rPr>
        <w:t>) (SL241018-R)</w:t>
      </w:r>
    </w:p>
    <w:p w14:paraId="20F5FA6A" w14:textId="34B1426B" w:rsidR="00CF2278" w:rsidRPr="001B3D04" w:rsidRDefault="00CF2278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2201 SW Railroad Ave. Hammond, LA 70403</w:t>
      </w:r>
      <w:r w:rsidR="009B59BF" w:rsidRPr="001B3D04">
        <w:t>.</w:t>
      </w:r>
    </w:p>
    <w:p w14:paraId="168A45C4" w14:textId="348A3002" w:rsidR="001B2CEB" w:rsidRPr="001B3D04" w:rsidRDefault="0067104E" w:rsidP="00862531">
      <w:pPr>
        <w:pStyle w:val="ListNumber2"/>
        <w:numPr>
          <w:ilvl w:val="0"/>
          <w:numId w:val="22"/>
        </w:numPr>
        <w:spacing w:before="0" w:after="0" w:line="240" w:lineRule="auto"/>
      </w:pPr>
      <w:r w:rsidRPr="001B3D04">
        <w:t>The policy</w:t>
      </w:r>
      <w:r w:rsidR="00D55C5D" w:rsidRPr="001B3D04">
        <w:t xml:space="preserve"> is with Chub</w:t>
      </w:r>
      <w:r w:rsidR="0031237A">
        <w:t xml:space="preserve"> / </w:t>
      </w:r>
      <w:r w:rsidR="0013785C" w:rsidRPr="001B3D04">
        <w:t>Hale damage</w:t>
      </w:r>
      <w:r w:rsidR="00AD234D" w:rsidRPr="001B3D04">
        <w:t xml:space="preserve"> / </w:t>
      </w:r>
      <w:r w:rsidR="001B2CEB" w:rsidRPr="001B3D04">
        <w:t>$25 Mill all in.</w:t>
      </w:r>
    </w:p>
    <w:p w14:paraId="0D83183E" w14:textId="77777777" w:rsidR="00AD234D" w:rsidRPr="001B3D04" w:rsidRDefault="00AD234D" w:rsidP="00AD234D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60224626" w14:textId="7C25FB91" w:rsidR="00680153" w:rsidRPr="001B3D04" w:rsidRDefault="007844C1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1B3D04">
        <w:rPr>
          <w:color w:val="C00000"/>
        </w:rPr>
        <w:t>Office</w:t>
      </w:r>
      <w:r w:rsidR="00680676" w:rsidRPr="001B3D04">
        <w:rPr>
          <w:color w:val="C00000"/>
        </w:rPr>
        <w:t xml:space="preserve"> Building -</w:t>
      </w:r>
      <w:r w:rsidR="00D90938" w:rsidRPr="001B3D04">
        <w:rPr>
          <w:color w:val="C00000"/>
        </w:rPr>
        <w:t xml:space="preserve"> (</w:t>
      </w:r>
      <w:r w:rsidR="00B270A8">
        <w:rPr>
          <w:color w:val="C00000"/>
        </w:rPr>
        <w:t>SL</w:t>
      </w:r>
      <w:r w:rsidR="008B59B9">
        <w:rPr>
          <w:color w:val="C00000"/>
        </w:rPr>
        <w:t>241033-R</w:t>
      </w:r>
      <w:r w:rsidRPr="001B3D04">
        <w:rPr>
          <w:color w:val="C00000"/>
        </w:rPr>
        <w:t>)</w:t>
      </w:r>
    </w:p>
    <w:p w14:paraId="655C1100" w14:textId="6F484BC4" w:rsidR="009B59BF" w:rsidRDefault="00D07796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60641" behindDoc="0" locked="0" layoutInCell="1" allowOverlap="1" wp14:anchorId="3D8D6099" wp14:editId="35D0FD30">
                <wp:simplePos x="0" y="0"/>
                <wp:positionH relativeFrom="column">
                  <wp:posOffset>4226560</wp:posOffset>
                </wp:positionH>
                <wp:positionV relativeFrom="paragraph">
                  <wp:posOffset>-234950</wp:posOffset>
                </wp:positionV>
                <wp:extent cx="2752745" cy="858380"/>
                <wp:effectExtent l="38100" t="38100" r="41275" b="43815"/>
                <wp:wrapNone/>
                <wp:docPr id="1972218341" name="Ink 1972218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2752745" cy="858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6830DB" id="Ink 1972218341" o:spid="_x0000_s1026" type="#_x0000_t75" style="position:absolute;margin-left:331.95pt;margin-top:-19.35pt;width:218.4pt;height:69.35pt;z-index:2517606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">
                <v:imagedata r:id="rId65" o:title=""/>
              </v:shape>
            </w:pict>
          </mc:Fallback>
        </mc:AlternateContent>
      </w:r>
      <w:r w:rsidR="00D90938" w:rsidRPr="001B3D04">
        <w:t>620 Morrison Hammond La.</w:t>
      </w:r>
      <w:r w:rsidR="00845399">
        <w:t xml:space="preserve"> / </w:t>
      </w:r>
      <w:r w:rsidR="009B59BF" w:rsidRPr="001B3D04">
        <w:t>$1.6 Mill in coverage.</w:t>
      </w:r>
    </w:p>
    <w:p w14:paraId="12E383AC" w14:textId="70E0E4BF" w:rsidR="00525DCE" w:rsidRDefault="00525DCE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>Ready to sign the Contract but wants it done in person.</w:t>
      </w:r>
    </w:p>
    <w:p w14:paraId="1311CF1F" w14:textId="764C86EB" w:rsidR="00BE7288" w:rsidRDefault="00ED20FC" w:rsidP="00862531">
      <w:pPr>
        <w:pStyle w:val="ListNumber2"/>
        <w:numPr>
          <w:ilvl w:val="0"/>
          <w:numId w:val="22"/>
        </w:numPr>
        <w:spacing w:before="0" w:after="0" w:line="240" w:lineRule="auto"/>
      </w:pPr>
      <w:r>
        <w:t>Will need to make a Demo &amp; Remodel Plan</w:t>
      </w:r>
      <w:r w:rsidR="001A66B7">
        <w:t>.</w:t>
      </w:r>
    </w:p>
    <w:p w14:paraId="1809DD80" w14:textId="75FFD4C1" w:rsidR="001A66B7" w:rsidRDefault="001A66B7" w:rsidP="001A66B7">
      <w:pPr>
        <w:pStyle w:val="ListNumber2"/>
        <w:numPr>
          <w:ilvl w:val="1"/>
          <w:numId w:val="22"/>
        </w:numPr>
        <w:spacing w:before="0" w:after="0" w:line="240" w:lineRule="auto"/>
      </w:pPr>
      <w:r>
        <w:t>Eddie will reach out to a contractor in Lafayette who has a FL License</w:t>
      </w:r>
      <w:r w:rsidR="009E7313">
        <w:t>.</w:t>
      </w:r>
    </w:p>
    <w:p w14:paraId="61AC3CF7" w14:textId="77777777" w:rsidR="009E7313" w:rsidRDefault="009E7313" w:rsidP="009E7313">
      <w:pPr>
        <w:pStyle w:val="ListNumber2"/>
        <w:numPr>
          <w:ilvl w:val="0"/>
          <w:numId w:val="0"/>
        </w:numPr>
        <w:spacing w:before="0" w:after="0" w:line="240" w:lineRule="auto"/>
        <w:ind w:left="720" w:hanging="588"/>
      </w:pPr>
    </w:p>
    <w:p w14:paraId="536D30AB" w14:textId="163B74DF" w:rsidR="009D7457" w:rsidRPr="00AE0DF9" w:rsidRDefault="009D7457" w:rsidP="00862531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  <w:lang w:val="fr-FR"/>
        </w:rPr>
      </w:pPr>
      <w:r w:rsidRPr="00AE0DF9">
        <w:rPr>
          <w:color w:val="C00000"/>
          <w:lang w:val="fr-FR"/>
        </w:rPr>
        <w:t xml:space="preserve">PT Solutions – </w:t>
      </w:r>
      <w:proofErr w:type="spellStart"/>
      <w:r w:rsidRPr="00AE0DF9">
        <w:rPr>
          <w:color w:val="C00000"/>
          <w:lang w:val="fr-FR"/>
        </w:rPr>
        <w:t>Luling</w:t>
      </w:r>
      <w:proofErr w:type="spellEnd"/>
      <w:r w:rsidRPr="00AE0DF9">
        <w:rPr>
          <w:color w:val="C00000"/>
          <w:lang w:val="fr-FR"/>
        </w:rPr>
        <w:t>, LA (SL241027-R)</w:t>
      </w:r>
    </w:p>
    <w:p w14:paraId="3A4D1412" w14:textId="19C7C6A4" w:rsidR="009D7457" w:rsidRDefault="009D7457" w:rsidP="00862531">
      <w:pPr>
        <w:pStyle w:val="ListNumber2"/>
        <w:numPr>
          <w:ilvl w:val="0"/>
          <w:numId w:val="22"/>
        </w:numPr>
        <w:spacing w:before="0" w:after="0" w:line="240" w:lineRule="auto"/>
        <w:rPr>
          <w:lang w:val="fr-FR"/>
        </w:rPr>
      </w:pPr>
      <w:r w:rsidRPr="00E44585">
        <w:rPr>
          <w:lang w:val="fr-FR"/>
        </w:rPr>
        <w:t xml:space="preserve">12371 US 90, Suite D, </w:t>
      </w:r>
      <w:proofErr w:type="spellStart"/>
      <w:r w:rsidRPr="00E44585">
        <w:rPr>
          <w:lang w:val="fr-FR"/>
        </w:rPr>
        <w:t>Luling</w:t>
      </w:r>
      <w:proofErr w:type="spellEnd"/>
      <w:r w:rsidRPr="00E44585">
        <w:rPr>
          <w:lang w:val="fr-FR"/>
        </w:rPr>
        <w:t>, La 70070</w:t>
      </w:r>
    </w:p>
    <w:p w14:paraId="4012190C" w14:textId="2AD89E26" w:rsidR="00106767" w:rsidRDefault="00106767" w:rsidP="0063098E">
      <w:pPr>
        <w:pStyle w:val="ListNumber2"/>
        <w:numPr>
          <w:ilvl w:val="0"/>
          <w:numId w:val="22"/>
        </w:numPr>
        <w:spacing w:before="0" w:after="0" w:line="240" w:lineRule="auto"/>
      </w:pPr>
      <w:r w:rsidRPr="0063098E">
        <w:t>Quote Submitted last week</w:t>
      </w:r>
      <w:r w:rsidR="0063098E" w:rsidRPr="0063098E">
        <w:t>, no</w:t>
      </w:r>
      <w:r w:rsidR="0063098E">
        <w:t xml:space="preserve"> response yet.</w:t>
      </w:r>
    </w:p>
    <w:p w14:paraId="23A2DF99" w14:textId="3801839C" w:rsidR="0063098E" w:rsidRPr="0063098E" w:rsidRDefault="0063098E" w:rsidP="0063098E">
      <w:pPr>
        <w:pStyle w:val="ListNumber2"/>
        <w:numPr>
          <w:ilvl w:val="0"/>
          <w:numId w:val="22"/>
        </w:numPr>
        <w:spacing w:before="0" w:after="0" w:line="240" w:lineRule="auto"/>
      </w:pPr>
      <w:r>
        <w:t>Jay is not happy &amp; mentioned that he</w:t>
      </w:r>
      <w:r w:rsidR="002D4FD7">
        <w:t xml:space="preserve"> heard that payment terms are Net 60.</w:t>
      </w:r>
    </w:p>
    <w:p w14:paraId="5B73A342" w14:textId="5E48EF45" w:rsidR="000A72B6" w:rsidRPr="004C4036" w:rsidRDefault="000A72B6" w:rsidP="000A72B6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  <w:lang w:val="es-ES"/>
        </w:rPr>
      </w:pPr>
      <w:r w:rsidRPr="004C4036">
        <w:rPr>
          <w:color w:val="C00000"/>
          <w:lang w:val="es-ES"/>
        </w:rPr>
        <w:lastRenderedPageBreak/>
        <w:t xml:space="preserve">Dominos – </w:t>
      </w:r>
      <w:proofErr w:type="spellStart"/>
      <w:r w:rsidRPr="004C4036">
        <w:rPr>
          <w:color w:val="C00000"/>
          <w:lang w:val="es-ES"/>
        </w:rPr>
        <w:t>Pineville</w:t>
      </w:r>
      <w:proofErr w:type="spellEnd"/>
      <w:r w:rsidRPr="004C4036">
        <w:rPr>
          <w:color w:val="C00000"/>
          <w:lang w:val="es-ES"/>
        </w:rPr>
        <w:t>, LA (52720427-MR)</w:t>
      </w:r>
      <w:r w:rsidR="004C4036" w:rsidRPr="004C4036">
        <w:rPr>
          <w:color w:val="C00000"/>
          <w:lang w:val="es-ES"/>
        </w:rPr>
        <w:t xml:space="preserve"> </w:t>
      </w:r>
    </w:p>
    <w:p w14:paraId="28478986" w14:textId="1D059C53" w:rsidR="000A72B6" w:rsidRPr="005C4853" w:rsidRDefault="000A72B6" w:rsidP="000A72B6">
      <w:pPr>
        <w:pStyle w:val="ListNumber2"/>
        <w:numPr>
          <w:ilvl w:val="1"/>
          <w:numId w:val="20"/>
        </w:numPr>
        <w:spacing w:before="0" w:after="0" w:line="240" w:lineRule="auto"/>
      </w:pPr>
      <w:r w:rsidRPr="005C4853">
        <w:t>1409 Military Hwy Pineville, La 71360.</w:t>
      </w:r>
    </w:p>
    <w:p w14:paraId="670D1E3C" w14:textId="5F79A1F6" w:rsidR="000A72B6" w:rsidRDefault="005C4853" w:rsidP="000A72B6">
      <w:pPr>
        <w:pStyle w:val="ListNumber2"/>
        <w:numPr>
          <w:ilvl w:val="1"/>
          <w:numId w:val="20"/>
        </w:numPr>
        <w:spacing w:before="0" w:after="0" w:line="240" w:lineRule="auto"/>
      </w:pPr>
      <w:r w:rsidRPr="005C4853">
        <w:t xml:space="preserve">Moisture &amp; </w:t>
      </w:r>
      <w:r w:rsidR="00C37626">
        <w:t xml:space="preserve">Duct &amp; </w:t>
      </w:r>
      <w:r w:rsidRPr="005C4853">
        <w:t>pipe issues.</w:t>
      </w:r>
    </w:p>
    <w:p w14:paraId="135D5444" w14:textId="77777777" w:rsidR="0056773E" w:rsidRDefault="0056773E" w:rsidP="0056773E">
      <w:pPr>
        <w:pStyle w:val="ListNumber2"/>
        <w:numPr>
          <w:ilvl w:val="0"/>
          <w:numId w:val="0"/>
        </w:numPr>
        <w:spacing w:before="0" w:after="0" w:line="240" w:lineRule="auto"/>
        <w:ind w:left="2292"/>
      </w:pPr>
    </w:p>
    <w:p w14:paraId="7B9669A2" w14:textId="0AF5E040" w:rsidR="000A72B6" w:rsidRPr="000A72B6" w:rsidRDefault="000A72B6" w:rsidP="000A72B6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0A72B6">
        <w:rPr>
          <w:color w:val="C00000"/>
        </w:rPr>
        <w:t>Vermillion Parish School Board</w:t>
      </w:r>
      <w:r w:rsidR="004061C6">
        <w:rPr>
          <w:color w:val="C00000"/>
        </w:rPr>
        <w:t xml:space="preserve"> / Stor</w:t>
      </w:r>
      <w:r w:rsidR="0095223A">
        <w:rPr>
          <w:color w:val="C00000"/>
        </w:rPr>
        <w:t>age Building</w:t>
      </w:r>
      <w:r w:rsidRPr="000A72B6">
        <w:rPr>
          <w:color w:val="C00000"/>
        </w:rPr>
        <w:t xml:space="preserve"> (S</w:t>
      </w:r>
      <w:r>
        <w:rPr>
          <w:color w:val="C00000"/>
        </w:rPr>
        <w:t>L241029-R)</w:t>
      </w:r>
    </w:p>
    <w:p w14:paraId="7025F78A" w14:textId="5AC6AD8E" w:rsidR="000A72B6" w:rsidRDefault="000A72B6" w:rsidP="000A72B6">
      <w:pPr>
        <w:pStyle w:val="ListNumber2"/>
        <w:numPr>
          <w:ilvl w:val="1"/>
          <w:numId w:val="20"/>
        </w:numPr>
        <w:spacing w:before="0" w:after="0" w:line="240" w:lineRule="auto"/>
      </w:pPr>
      <w:r w:rsidRPr="003C654E">
        <w:t>Mold Remediation</w:t>
      </w:r>
      <w:r w:rsidR="00E66C0B" w:rsidRPr="003C654E">
        <w:t xml:space="preserve">. </w:t>
      </w:r>
      <w:r w:rsidR="00153876">
        <w:t xml:space="preserve"> 15 x 20 Building.</w:t>
      </w:r>
    </w:p>
    <w:p w14:paraId="531120DA" w14:textId="3A59D52B" w:rsidR="00425B53" w:rsidRDefault="00425B53" w:rsidP="000A72B6">
      <w:pPr>
        <w:pStyle w:val="ListNumber2"/>
        <w:numPr>
          <w:ilvl w:val="1"/>
          <w:numId w:val="20"/>
        </w:numPr>
        <w:spacing w:before="0" w:after="0" w:line="240" w:lineRule="auto"/>
      </w:pPr>
      <w:r>
        <w:t>Estimate to be completed.</w:t>
      </w:r>
    </w:p>
    <w:p w14:paraId="20584106" w14:textId="77777777" w:rsidR="00153876" w:rsidRDefault="00153876" w:rsidP="00EF0462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666A5069" w14:textId="01A1A441" w:rsidR="00EF0462" w:rsidRPr="00C11E8E" w:rsidRDefault="00A85184" w:rsidP="00EF0462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>
        <w:rPr>
          <w:color w:val="C00000"/>
        </w:rPr>
        <w:t>Sonic – Perkins R</w:t>
      </w:r>
      <w:r w:rsidR="006B653C">
        <w:rPr>
          <w:color w:val="C00000"/>
        </w:rPr>
        <w:t xml:space="preserve">d. </w:t>
      </w:r>
      <w:r w:rsidR="006B653C" w:rsidRPr="00C11E8E">
        <w:rPr>
          <w:color w:val="C00000"/>
        </w:rPr>
        <w:t>Baton Rouge</w:t>
      </w:r>
      <w:r w:rsidR="00BC7289" w:rsidRPr="00C11E8E">
        <w:rPr>
          <w:color w:val="C00000"/>
        </w:rPr>
        <w:t xml:space="preserve">, LA </w:t>
      </w:r>
      <w:r w:rsidR="00EF0462" w:rsidRPr="00C11E8E">
        <w:rPr>
          <w:color w:val="C00000"/>
        </w:rPr>
        <w:t>(SL24103</w:t>
      </w:r>
      <w:r w:rsidRPr="00C11E8E">
        <w:rPr>
          <w:color w:val="C00000"/>
        </w:rPr>
        <w:t>0</w:t>
      </w:r>
      <w:r w:rsidR="00EF0462" w:rsidRPr="00C11E8E">
        <w:rPr>
          <w:color w:val="C00000"/>
        </w:rPr>
        <w:t>-R)</w:t>
      </w:r>
    </w:p>
    <w:p w14:paraId="4DC1F21A" w14:textId="3AC07F5A" w:rsidR="00EF0462" w:rsidRDefault="007336AE" w:rsidP="00EF0462">
      <w:pPr>
        <w:pStyle w:val="ListNumber2"/>
        <w:numPr>
          <w:ilvl w:val="1"/>
          <w:numId w:val="20"/>
        </w:numPr>
        <w:spacing w:before="0" w:after="0" w:line="240" w:lineRule="auto"/>
      </w:pPr>
      <w:r>
        <w:t>Mold in Entire Attic. Worse than initially thought.</w:t>
      </w:r>
    </w:p>
    <w:p w14:paraId="7CC508A9" w14:textId="516113C1" w:rsidR="007B56F6" w:rsidRDefault="007B56F6" w:rsidP="00EF0462">
      <w:pPr>
        <w:pStyle w:val="ListNumber2"/>
        <w:numPr>
          <w:ilvl w:val="1"/>
          <w:numId w:val="20"/>
        </w:numPr>
        <w:spacing w:before="0" w:after="0" w:line="240" w:lineRule="auto"/>
      </w:pPr>
      <w:r>
        <w:t>May require the store to shut down for a few days.</w:t>
      </w:r>
    </w:p>
    <w:p w14:paraId="591B41B2" w14:textId="0D62D195" w:rsidR="007336AE" w:rsidRDefault="007336AE" w:rsidP="00EF0462">
      <w:pPr>
        <w:pStyle w:val="ListNumber2"/>
        <w:numPr>
          <w:ilvl w:val="1"/>
          <w:numId w:val="20"/>
        </w:numPr>
        <w:spacing w:before="0" w:after="0" w:line="240" w:lineRule="auto"/>
      </w:pPr>
      <w:r>
        <w:t>This information needs to be sent to Jeremy in writing.</w:t>
      </w:r>
    </w:p>
    <w:p w14:paraId="2CB93621" w14:textId="77777777" w:rsidR="00273297" w:rsidRPr="00273297" w:rsidRDefault="00273297" w:rsidP="00273297">
      <w:pPr>
        <w:pStyle w:val="ListNumber2"/>
        <w:numPr>
          <w:ilvl w:val="0"/>
          <w:numId w:val="0"/>
        </w:numPr>
        <w:spacing w:before="0" w:after="0" w:line="240" w:lineRule="auto"/>
        <w:ind w:left="1080"/>
        <w:rPr>
          <w:color w:val="C00000"/>
        </w:rPr>
      </w:pPr>
    </w:p>
    <w:p w14:paraId="763C0899" w14:textId="24BC810D" w:rsidR="00D6141F" w:rsidRPr="00273297" w:rsidRDefault="00D6141F" w:rsidP="00D6141F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273297">
        <w:rPr>
          <w:color w:val="C00000"/>
        </w:rPr>
        <w:t>Sonic – Pinhook (</w:t>
      </w:r>
      <w:r w:rsidR="003A3F39" w:rsidRPr="00273297">
        <w:rPr>
          <w:color w:val="C00000"/>
        </w:rPr>
        <w:t>2023130-MR)</w:t>
      </w:r>
    </w:p>
    <w:p w14:paraId="5FCD1BBD" w14:textId="1B09CA01" w:rsidR="003A3F39" w:rsidRPr="00273297" w:rsidRDefault="00273297" w:rsidP="003A3F39">
      <w:pPr>
        <w:pStyle w:val="ListNumber2"/>
        <w:numPr>
          <w:ilvl w:val="1"/>
          <w:numId w:val="20"/>
        </w:numPr>
        <w:spacing w:before="0" w:after="0" w:line="240" w:lineRule="auto"/>
      </w:pPr>
      <w:r w:rsidRPr="00273297">
        <w:t xml:space="preserve">616 W </w:t>
      </w:r>
      <w:proofErr w:type="spellStart"/>
      <w:r w:rsidRPr="00273297">
        <w:t>Pinhook</w:t>
      </w:r>
      <w:proofErr w:type="spellEnd"/>
      <w:r w:rsidRPr="00273297">
        <w:t xml:space="preserve"> Rd. Lafayette, La / Estimating</w:t>
      </w:r>
    </w:p>
    <w:p w14:paraId="300261AF" w14:textId="77777777" w:rsidR="00EF0462" w:rsidRPr="00273297" w:rsidRDefault="00EF0462" w:rsidP="00EF0462">
      <w:pPr>
        <w:pStyle w:val="ListNumber2"/>
        <w:numPr>
          <w:ilvl w:val="0"/>
          <w:numId w:val="0"/>
        </w:numPr>
        <w:spacing w:before="0" w:after="0" w:line="240" w:lineRule="auto"/>
        <w:ind w:left="852"/>
        <w:rPr>
          <w:lang w:val="fr-FR"/>
        </w:rPr>
      </w:pPr>
    </w:p>
    <w:p w14:paraId="2AAD9CE6" w14:textId="40063F1B" w:rsidR="00FF5F08" w:rsidRPr="00EF0462" w:rsidRDefault="006B5F3F" w:rsidP="00FF5F08">
      <w:pPr>
        <w:pStyle w:val="ListNumber2"/>
        <w:numPr>
          <w:ilvl w:val="0"/>
          <w:numId w:val="20"/>
        </w:numPr>
        <w:spacing w:before="0" w:after="0" w:line="240" w:lineRule="auto"/>
        <w:rPr>
          <w:color w:val="C00000"/>
        </w:rPr>
      </w:pPr>
      <w:r w:rsidRPr="00B67CAB">
        <w:rPr>
          <w:color w:val="C00000"/>
        </w:rPr>
        <w:t>Kaplan High School</w:t>
      </w:r>
      <w:r w:rsidR="004D193E" w:rsidRPr="00B67CAB">
        <w:rPr>
          <w:color w:val="C00000"/>
        </w:rPr>
        <w:t xml:space="preserve"> (</w:t>
      </w:r>
      <w:r w:rsidR="00E0717A" w:rsidRPr="00EF0462">
        <w:rPr>
          <w:color w:val="C00000"/>
        </w:rPr>
        <w:t>SL241031-R)</w:t>
      </w:r>
    </w:p>
    <w:p w14:paraId="7B39F1B5" w14:textId="04D2641E" w:rsidR="00B67CAB" w:rsidRPr="00B67CAB" w:rsidRDefault="00B67CAB" w:rsidP="00B67CAB">
      <w:pPr>
        <w:pStyle w:val="ListNumber2"/>
        <w:numPr>
          <w:ilvl w:val="1"/>
          <w:numId w:val="20"/>
        </w:numPr>
        <w:spacing w:before="0" w:after="0" w:line="240" w:lineRule="auto"/>
      </w:pPr>
      <w:r w:rsidRPr="00B67CAB">
        <w:t>200 E. Pirate Lane, Kaplan, La 70548</w:t>
      </w:r>
      <w:r w:rsidR="00DB660A">
        <w:t>.</w:t>
      </w:r>
    </w:p>
    <w:p w14:paraId="48F92E5A" w14:textId="6D4F75A4" w:rsidR="004D193E" w:rsidRDefault="004D193E" w:rsidP="004D193E">
      <w:pPr>
        <w:pStyle w:val="ListNumber2"/>
        <w:numPr>
          <w:ilvl w:val="1"/>
          <w:numId w:val="20"/>
        </w:numPr>
        <w:spacing w:before="0" w:after="0" w:line="240" w:lineRule="auto"/>
      </w:pPr>
      <w:r w:rsidRPr="00B67CAB">
        <w:t>Mold</w:t>
      </w:r>
      <w:r w:rsidR="00BA2700" w:rsidRPr="00B67CAB">
        <w:t xml:space="preserve"> Remediation.</w:t>
      </w:r>
    </w:p>
    <w:p w14:paraId="12363323" w14:textId="77777777" w:rsidR="003656C0" w:rsidRPr="003656C0" w:rsidRDefault="003656C0" w:rsidP="003656C0">
      <w:pPr>
        <w:pStyle w:val="ListNumber2"/>
        <w:numPr>
          <w:ilvl w:val="0"/>
          <w:numId w:val="0"/>
        </w:numPr>
        <w:spacing w:before="0" w:after="0" w:line="240" w:lineRule="auto"/>
        <w:ind w:left="1080"/>
        <w:rPr>
          <w:color w:val="C00000"/>
        </w:rPr>
      </w:pPr>
    </w:p>
    <w:p w14:paraId="70FEC47A" w14:textId="77777777" w:rsidR="003C654E" w:rsidRPr="00B67CAB" w:rsidRDefault="003C654E" w:rsidP="003C654E">
      <w:pPr>
        <w:pStyle w:val="ListNumber2"/>
        <w:numPr>
          <w:ilvl w:val="0"/>
          <w:numId w:val="0"/>
        </w:numPr>
        <w:spacing w:before="0" w:after="0" w:line="240" w:lineRule="auto"/>
        <w:ind w:left="1080"/>
      </w:pPr>
    </w:p>
    <w:p w14:paraId="5C26E62D" w14:textId="738BC4B6" w:rsidR="002539F2" w:rsidRPr="00310944" w:rsidRDefault="002539F2" w:rsidP="002539F2">
      <w:pPr>
        <w:pStyle w:val="ListNumber"/>
        <w:numPr>
          <w:ilvl w:val="0"/>
          <w:numId w:val="0"/>
        </w:numPr>
        <w:spacing w:after="0" w:line="240" w:lineRule="auto"/>
        <w:ind w:left="173" w:hanging="173"/>
        <w:rPr>
          <w:b/>
          <w:bCs/>
          <w:sz w:val="28"/>
          <w:szCs w:val="28"/>
          <w:u w:val="single"/>
        </w:rPr>
      </w:pPr>
      <w:r w:rsidRPr="001658AF">
        <w:rPr>
          <w:b/>
          <w:bCs/>
          <w:color w:val="C00000"/>
          <w:sz w:val="28"/>
          <w:szCs w:val="28"/>
          <w:u w:val="single"/>
        </w:rPr>
        <w:t>Pro</w:t>
      </w:r>
      <w:r>
        <w:rPr>
          <w:b/>
          <w:bCs/>
          <w:color w:val="C00000"/>
          <w:sz w:val="28"/>
          <w:szCs w:val="28"/>
          <w:u w:val="single"/>
        </w:rPr>
        <w:t>spects</w:t>
      </w:r>
      <w:r w:rsidRPr="001658AF">
        <w:rPr>
          <w:b/>
          <w:bCs/>
          <w:color w:val="C00000"/>
          <w:sz w:val="28"/>
          <w:szCs w:val="28"/>
          <w:u w:val="single"/>
        </w:rPr>
        <w:t>:</w:t>
      </w:r>
    </w:p>
    <w:p w14:paraId="40AA97B9" w14:textId="77777777" w:rsidR="00310944" w:rsidRPr="00310944" w:rsidRDefault="00310944" w:rsidP="00862531">
      <w:pPr>
        <w:pStyle w:val="ListNumber2"/>
        <w:numPr>
          <w:ilvl w:val="0"/>
          <w:numId w:val="23"/>
        </w:numPr>
        <w:spacing w:before="0" w:after="0" w:line="240" w:lineRule="auto"/>
        <w:rPr>
          <w:b/>
          <w:bCs/>
        </w:rPr>
      </w:pPr>
      <w:r w:rsidRPr="00310944">
        <w:rPr>
          <w:b/>
          <w:bCs/>
        </w:rPr>
        <w:t xml:space="preserve">ReNew Cantrell - Little Rock Arkansas / (Response &amp; Construction / Scott) (SL241012-R) </w:t>
      </w:r>
    </w:p>
    <w:p w14:paraId="6B8B7B4E" w14:textId="77777777" w:rsidR="00310944" w:rsidRPr="001B3D04" w:rsidRDefault="00310944" w:rsidP="00862531">
      <w:pPr>
        <w:pStyle w:val="ListNumber2"/>
        <w:numPr>
          <w:ilvl w:val="1"/>
          <w:numId w:val="23"/>
        </w:numPr>
        <w:spacing w:before="0" w:after="0" w:line="240" w:lineRule="auto"/>
      </w:pPr>
      <w:r w:rsidRPr="001B3D04">
        <w:t>Ralph will discuss with the owners.</w:t>
      </w:r>
    </w:p>
    <w:p w14:paraId="6367EEB9" w14:textId="1A8C6F64" w:rsidR="002539F2" w:rsidRDefault="00310944" w:rsidP="00862531">
      <w:pPr>
        <w:pStyle w:val="ListNumber"/>
        <w:numPr>
          <w:ilvl w:val="0"/>
          <w:numId w:val="18"/>
        </w:numPr>
        <w:spacing w:after="0" w:line="240" w:lineRule="auto"/>
        <w:rPr>
          <w:b/>
          <w:bCs/>
        </w:rPr>
      </w:pPr>
      <w:r w:rsidRPr="00310944">
        <w:rPr>
          <w:b/>
          <w:bCs/>
        </w:rPr>
        <w:t>IOWA Project – SL241014-R (Waiting on update from GGG)</w:t>
      </w:r>
    </w:p>
    <w:p w14:paraId="1CA45A10" w14:textId="77777777" w:rsidR="005673AA" w:rsidRDefault="005673AA" w:rsidP="005673AA">
      <w:pPr>
        <w:pStyle w:val="ListNumber"/>
        <w:numPr>
          <w:ilvl w:val="0"/>
          <w:numId w:val="0"/>
        </w:numPr>
        <w:spacing w:after="0" w:line="240" w:lineRule="auto"/>
        <w:ind w:left="173" w:hanging="173"/>
        <w:rPr>
          <w:b/>
          <w:bCs/>
        </w:rPr>
      </w:pPr>
    </w:p>
    <w:p w14:paraId="5C6A953C" w14:textId="104BE8CB" w:rsidR="006078DA" w:rsidRPr="00310944" w:rsidRDefault="006078DA" w:rsidP="00211377">
      <w:pPr>
        <w:pStyle w:val="ListNumber"/>
        <w:numPr>
          <w:ilvl w:val="0"/>
          <w:numId w:val="0"/>
        </w:numPr>
        <w:spacing w:after="0" w:line="240" w:lineRule="auto"/>
        <w:ind w:left="360"/>
        <w:rPr>
          <w:b/>
          <w:bCs/>
        </w:rPr>
      </w:pPr>
    </w:p>
    <w:p w14:paraId="5704016E" w14:textId="7EC9E8F1" w:rsidR="003A6306" w:rsidRPr="003A6306" w:rsidRDefault="003A6306" w:rsidP="003A6306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color w:val="C00000"/>
          <w:sz w:val="32"/>
          <w:szCs w:val="32"/>
          <w:u w:val="single"/>
        </w:rPr>
      </w:pPr>
      <w:r w:rsidRPr="003A6306">
        <w:rPr>
          <w:b/>
          <w:bCs/>
          <w:color w:val="C00000"/>
          <w:sz w:val="32"/>
          <w:szCs w:val="32"/>
          <w:u w:val="single"/>
        </w:rPr>
        <w:t>New Business - Response:</w:t>
      </w:r>
    </w:p>
    <w:p w14:paraId="650A4B9F" w14:textId="39DC932C" w:rsidR="003A6306" w:rsidRDefault="00965857" w:rsidP="001F75E1">
      <w:pPr>
        <w:pStyle w:val="ListNumber"/>
        <w:numPr>
          <w:ilvl w:val="0"/>
          <w:numId w:val="35"/>
        </w:numPr>
        <w:spacing w:after="0" w:line="240" w:lineRule="auto"/>
      </w:pPr>
      <w:r>
        <w:t>Recovery efforts in Acapulco</w:t>
      </w:r>
      <w:r w:rsidR="008D075A">
        <w:t xml:space="preserve"> (Cat 5)</w:t>
      </w:r>
      <w:r w:rsidR="00D96CEC">
        <w:t xml:space="preserve"> / Oct. 2023</w:t>
      </w:r>
    </w:p>
    <w:p w14:paraId="6769F299" w14:textId="36E8678F" w:rsidR="002104C9" w:rsidRDefault="006D7C9A" w:rsidP="00862531">
      <w:pPr>
        <w:pStyle w:val="ListNumber"/>
        <w:numPr>
          <w:ilvl w:val="0"/>
          <w:numId w:val="19"/>
        </w:numPr>
        <w:spacing w:after="0" w:line="240" w:lineRule="auto"/>
      </w:pPr>
      <w:r>
        <w:t>P</w:t>
      </w:r>
      <w:r w:rsidR="002104C9">
        <w:t>ublic Adjuster is out of Dallas – Looking for mitigation</w:t>
      </w:r>
      <w:r w:rsidR="00E064F8">
        <w:t xml:space="preserve"> effort individuals.</w:t>
      </w:r>
    </w:p>
    <w:p w14:paraId="2003D603" w14:textId="095190FE" w:rsidR="003D5036" w:rsidRDefault="003D5036" w:rsidP="00862531">
      <w:pPr>
        <w:pStyle w:val="ListNumber"/>
        <w:numPr>
          <w:ilvl w:val="0"/>
          <w:numId w:val="19"/>
        </w:numPr>
        <w:spacing w:after="0" w:line="240" w:lineRule="auto"/>
      </w:pPr>
      <w:r>
        <w:t>Carriers are looking for assistance</w:t>
      </w:r>
      <w:r w:rsidR="00E17FA7">
        <w:t>.</w:t>
      </w:r>
    </w:p>
    <w:p w14:paraId="1E1F0D9F" w14:textId="03EA28C9" w:rsidR="00E064F8" w:rsidRDefault="00135C72" w:rsidP="00862531">
      <w:pPr>
        <w:pStyle w:val="ListNumber"/>
        <w:numPr>
          <w:ilvl w:val="0"/>
          <w:numId w:val="19"/>
        </w:numPr>
        <w:spacing w:after="0" w:line="240" w:lineRule="auto"/>
      </w:pPr>
      <w:r>
        <w:t xml:space="preserve">We need to research the </w:t>
      </w:r>
      <w:r w:rsidR="00E17FA7">
        <w:t xml:space="preserve">exclusions, </w:t>
      </w:r>
      <w:r>
        <w:t>Laws</w:t>
      </w:r>
      <w:r w:rsidR="00E17FA7">
        <w:t>,</w:t>
      </w:r>
      <w:r>
        <w:t xml:space="preserve"> &amp; Insurance Policies there.</w:t>
      </w:r>
    </w:p>
    <w:p w14:paraId="739F98FF" w14:textId="77777777" w:rsidR="0031237A" w:rsidRDefault="0031237A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06072D8E" w14:textId="77777777" w:rsidR="005673AA" w:rsidRDefault="005673AA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9AA0168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70ACBD6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59F6C491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27D9CD95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3536B57B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CB859E9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E105239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224217BE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72F72314" w14:textId="77777777" w:rsidR="007013A2" w:rsidRDefault="007013A2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19BC8694" w14:textId="77777777" w:rsidR="0031237A" w:rsidRPr="001B3D04" w:rsidRDefault="0031237A" w:rsidP="003A6306">
      <w:pPr>
        <w:pStyle w:val="ListNumber2"/>
        <w:numPr>
          <w:ilvl w:val="0"/>
          <w:numId w:val="0"/>
        </w:numPr>
        <w:spacing w:before="0" w:after="0" w:line="240" w:lineRule="auto"/>
        <w:ind w:left="1440"/>
      </w:pPr>
    </w:p>
    <w:p w14:paraId="4D0D7474" w14:textId="0FF05D0F" w:rsidR="00FA1A54" w:rsidRPr="001B3D04" w:rsidRDefault="00192372" w:rsidP="00192372">
      <w:pPr>
        <w:pStyle w:val="ListNumber2"/>
        <w:numPr>
          <w:ilvl w:val="0"/>
          <w:numId w:val="0"/>
        </w:numPr>
        <w:spacing w:before="0" w:after="0" w:line="240" w:lineRule="auto"/>
        <w:rPr>
          <w:b/>
          <w:bCs/>
          <w:color w:val="C00000"/>
          <w:sz w:val="32"/>
          <w:szCs w:val="32"/>
          <w:u w:val="single"/>
        </w:rPr>
      </w:pPr>
      <w:r w:rsidRPr="001B3D04">
        <w:rPr>
          <w:b/>
          <w:bCs/>
          <w:color w:val="C00000"/>
          <w:sz w:val="32"/>
          <w:szCs w:val="32"/>
          <w:u w:val="single"/>
        </w:rPr>
        <w:lastRenderedPageBreak/>
        <w:t>Response Action Items</w:t>
      </w:r>
    </w:p>
    <w:p w14:paraId="09471464" w14:textId="77777777" w:rsidR="00192372" w:rsidRPr="001B3D04" w:rsidRDefault="00192372" w:rsidP="00192372">
      <w:pPr>
        <w:pStyle w:val="ListNumber2"/>
        <w:numPr>
          <w:ilvl w:val="0"/>
          <w:numId w:val="0"/>
        </w:numPr>
        <w:spacing w:before="0" w:after="0" w:line="240" w:lineRule="auto"/>
      </w:pPr>
    </w:p>
    <w:tbl>
      <w:tblPr>
        <w:tblStyle w:val="Meetingminutestable"/>
        <w:tblW w:w="53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20" w:firstRow="1" w:lastRow="0" w:firstColumn="0" w:lastColumn="0" w:noHBand="1" w:noVBand="1"/>
      </w:tblPr>
      <w:tblGrid>
        <w:gridCol w:w="3788"/>
        <w:gridCol w:w="1336"/>
        <w:gridCol w:w="1066"/>
        <w:gridCol w:w="5450"/>
      </w:tblGrid>
      <w:tr w:rsidR="00ED117C" w:rsidRPr="001B3D04" w14:paraId="5D7FBDC2" w14:textId="77777777" w:rsidTr="009623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7"/>
          <w:jc w:val="center"/>
        </w:trPr>
        <w:tc>
          <w:tcPr>
            <w:tcW w:w="1627" w:type="pct"/>
            <w:shd w:val="clear" w:color="auto" w:fill="D0CECE" w:themeFill="background2" w:themeFillShade="E6"/>
          </w:tcPr>
          <w:p w14:paraId="32FCD224" w14:textId="77777777" w:rsidR="002F74A4" w:rsidRPr="001B3D04" w:rsidRDefault="002F74A4" w:rsidP="00B41DA1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Action Items</w:t>
            </w:r>
          </w:p>
        </w:tc>
        <w:tc>
          <w:tcPr>
            <w:tcW w:w="574" w:type="pct"/>
            <w:shd w:val="clear" w:color="auto" w:fill="D0CECE" w:themeFill="background2" w:themeFillShade="E6"/>
          </w:tcPr>
          <w:p w14:paraId="28167058" w14:textId="77777777" w:rsidR="002F74A4" w:rsidRPr="001B3D04" w:rsidRDefault="002F74A4" w:rsidP="00B41DA1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Owner(s)</w:t>
            </w:r>
          </w:p>
        </w:tc>
        <w:tc>
          <w:tcPr>
            <w:tcW w:w="458" w:type="pct"/>
            <w:shd w:val="clear" w:color="auto" w:fill="D0CECE" w:themeFill="background2" w:themeFillShade="E6"/>
          </w:tcPr>
          <w:p w14:paraId="7FE09B75" w14:textId="77777777" w:rsidR="002F74A4" w:rsidRPr="001B3D04" w:rsidRDefault="002F74A4" w:rsidP="00B41DA1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Deadline</w:t>
            </w:r>
          </w:p>
        </w:tc>
        <w:tc>
          <w:tcPr>
            <w:tcW w:w="2341" w:type="pct"/>
            <w:shd w:val="clear" w:color="auto" w:fill="D0CECE" w:themeFill="background2" w:themeFillShade="E6"/>
          </w:tcPr>
          <w:p w14:paraId="66B8E03F" w14:textId="77777777" w:rsidR="002F74A4" w:rsidRPr="001B3D04" w:rsidRDefault="002F74A4" w:rsidP="00B41DA1">
            <w:pPr>
              <w:spacing w:before="0" w:after="0"/>
              <w:rPr>
                <w:color w:val="auto"/>
                <w:sz w:val="28"/>
                <w:szCs w:val="28"/>
              </w:rPr>
            </w:pPr>
            <w:r w:rsidRPr="001B3D04">
              <w:rPr>
                <w:color w:val="auto"/>
                <w:sz w:val="28"/>
                <w:szCs w:val="28"/>
              </w:rPr>
              <w:t>Notes / Status</w:t>
            </w:r>
          </w:p>
        </w:tc>
      </w:tr>
      <w:tr w:rsidR="00CB039A" w:rsidRPr="00CB039A" w14:paraId="4D84C0CF" w14:textId="77777777" w:rsidTr="00962399">
        <w:tblPrEx>
          <w:jc w:val="left"/>
          <w:tblLook w:val="04A0" w:firstRow="1" w:lastRow="0" w:firstColumn="1" w:lastColumn="0" w:noHBand="0" w:noVBand="1"/>
        </w:tblPrEx>
        <w:trPr>
          <w:trHeight w:val="457"/>
        </w:trPr>
        <w:tc>
          <w:tcPr>
            <w:tcW w:w="1627" w:type="pct"/>
          </w:tcPr>
          <w:p w14:paraId="47D54121" w14:textId="26397A26" w:rsidR="00F30473" w:rsidRPr="00CB039A" w:rsidRDefault="00F30473" w:rsidP="00B41DA1">
            <w:pPr>
              <w:spacing w:before="0" w:after="0"/>
              <w:rPr>
                <w:b/>
                <w:bCs/>
                <w:i/>
                <w:iCs/>
                <w:color w:val="008000"/>
              </w:rPr>
            </w:pPr>
            <w:r w:rsidRPr="00CB039A">
              <w:rPr>
                <w:b/>
                <w:bCs/>
                <w:i/>
                <w:iCs/>
                <w:color w:val="008000"/>
              </w:rPr>
              <w:t xml:space="preserve"> Designated Receiving Area</w:t>
            </w:r>
          </w:p>
        </w:tc>
        <w:tc>
          <w:tcPr>
            <w:tcW w:w="574" w:type="pct"/>
          </w:tcPr>
          <w:p w14:paraId="5B305A71" w14:textId="06D11E76" w:rsidR="00F30473" w:rsidRPr="00CB039A" w:rsidRDefault="00F30473" w:rsidP="00D46A94">
            <w:pPr>
              <w:spacing w:before="0" w:after="0"/>
              <w:jc w:val="center"/>
              <w:rPr>
                <w:b/>
                <w:bCs/>
                <w:i/>
                <w:iCs/>
                <w:color w:val="008000"/>
              </w:rPr>
            </w:pPr>
            <w:r w:rsidRPr="00CB039A">
              <w:rPr>
                <w:b/>
                <w:bCs/>
                <w:i/>
                <w:iCs/>
                <w:color w:val="008000"/>
              </w:rPr>
              <w:t>Awilda</w:t>
            </w:r>
          </w:p>
        </w:tc>
        <w:tc>
          <w:tcPr>
            <w:tcW w:w="458" w:type="pct"/>
          </w:tcPr>
          <w:p w14:paraId="690A7784" w14:textId="40FD9713" w:rsidR="00F30473" w:rsidRPr="00CB039A" w:rsidRDefault="00BD4751" w:rsidP="00D46A94">
            <w:pPr>
              <w:spacing w:before="0" w:after="0"/>
              <w:jc w:val="center"/>
              <w:rPr>
                <w:b/>
                <w:bCs/>
                <w:i/>
                <w:iCs/>
                <w:color w:val="008000"/>
              </w:rPr>
            </w:pPr>
            <w:r w:rsidRPr="00CB039A">
              <w:rPr>
                <w:b/>
                <w:bCs/>
                <w:i/>
                <w:iCs/>
                <w:color w:val="008000"/>
              </w:rPr>
              <w:t>WIP</w:t>
            </w:r>
          </w:p>
        </w:tc>
        <w:tc>
          <w:tcPr>
            <w:tcW w:w="2341" w:type="pct"/>
          </w:tcPr>
          <w:p w14:paraId="5197F452" w14:textId="1227D825" w:rsidR="00F30473" w:rsidRPr="00CB039A" w:rsidRDefault="00CB039A" w:rsidP="00B41DA1">
            <w:pPr>
              <w:spacing w:before="0" w:after="0"/>
              <w:rPr>
                <w:b/>
                <w:bCs/>
                <w:i/>
                <w:iCs/>
                <w:color w:val="008000"/>
              </w:rPr>
            </w:pPr>
            <w:r w:rsidRPr="00CB039A">
              <w:rPr>
                <w:b/>
                <w:bCs/>
                <w:i/>
                <w:iCs/>
                <w:color w:val="008000"/>
              </w:rPr>
              <w:t>By Door with Doorbell -</w:t>
            </w:r>
            <w:r>
              <w:rPr>
                <w:b/>
                <w:bCs/>
                <w:i/>
                <w:iCs/>
                <w:color w:val="008000"/>
              </w:rPr>
              <w:t xml:space="preserve">      </w:t>
            </w:r>
            <w:r w:rsidRPr="00CB039A">
              <w:rPr>
                <w:b/>
                <w:bCs/>
                <w:i/>
                <w:iCs/>
                <w:color w:val="008000"/>
              </w:rPr>
              <w:t xml:space="preserve"> DONE</w:t>
            </w:r>
          </w:p>
        </w:tc>
      </w:tr>
      <w:tr w:rsidR="004B6E62" w:rsidRPr="004B6E62" w14:paraId="394F5C93" w14:textId="77777777" w:rsidTr="00962399">
        <w:tblPrEx>
          <w:jc w:val="left"/>
          <w:tblLook w:val="04A0" w:firstRow="1" w:lastRow="0" w:firstColumn="1" w:lastColumn="0" w:noHBand="0" w:noVBand="1"/>
        </w:tblPrEx>
        <w:trPr>
          <w:trHeight w:val="457"/>
        </w:trPr>
        <w:tc>
          <w:tcPr>
            <w:tcW w:w="1627" w:type="pct"/>
          </w:tcPr>
          <w:p w14:paraId="03D8F1BD" w14:textId="006F6941" w:rsidR="004B6E62" w:rsidRPr="004B6E62" w:rsidRDefault="004B6E62" w:rsidP="00B41DA1">
            <w:pPr>
              <w:spacing w:before="0" w:after="0"/>
            </w:pPr>
            <w:r w:rsidRPr="004B6E62">
              <w:t>Get with Shannon to order the Doorbell</w:t>
            </w:r>
          </w:p>
        </w:tc>
        <w:tc>
          <w:tcPr>
            <w:tcW w:w="574" w:type="pct"/>
          </w:tcPr>
          <w:p w14:paraId="34BE8ABF" w14:textId="30704C44" w:rsidR="004B6E62" w:rsidRPr="004B6E62" w:rsidRDefault="004B6E62" w:rsidP="00D46A94">
            <w:pPr>
              <w:spacing w:before="0" w:after="0"/>
              <w:jc w:val="center"/>
            </w:pPr>
            <w:r w:rsidRPr="004B6E62">
              <w:t>Cody</w:t>
            </w:r>
          </w:p>
        </w:tc>
        <w:tc>
          <w:tcPr>
            <w:tcW w:w="458" w:type="pct"/>
          </w:tcPr>
          <w:p w14:paraId="0CDD85E0" w14:textId="77777777" w:rsidR="004B6E62" w:rsidRPr="004B6E62" w:rsidRDefault="004B6E62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2965969A" w14:textId="77777777" w:rsidR="004B6E62" w:rsidRPr="004B6E62" w:rsidRDefault="004B6E62" w:rsidP="00B41DA1">
            <w:pPr>
              <w:spacing w:before="0" w:after="0"/>
            </w:pPr>
          </w:p>
        </w:tc>
      </w:tr>
      <w:tr w:rsidR="008B07F2" w:rsidRPr="001B3D04" w14:paraId="098C2F6E" w14:textId="77777777" w:rsidTr="00962399">
        <w:trPr>
          <w:trHeight w:val="287"/>
          <w:jc w:val="center"/>
        </w:trPr>
        <w:tc>
          <w:tcPr>
            <w:tcW w:w="1627" w:type="pct"/>
          </w:tcPr>
          <w:p w14:paraId="18354168" w14:textId="7EE7F3F5" w:rsidR="008B07F2" w:rsidRPr="001B3D04" w:rsidRDefault="008918BA" w:rsidP="00B41DA1">
            <w:pPr>
              <w:spacing w:before="0" w:after="0"/>
            </w:pPr>
            <w:r w:rsidRPr="001B3D04">
              <w:t>Calibration of</w:t>
            </w:r>
            <w:r w:rsidR="0048482A" w:rsidRPr="001B3D04">
              <w:t xml:space="preserve"> Meters</w:t>
            </w:r>
          </w:p>
        </w:tc>
        <w:tc>
          <w:tcPr>
            <w:tcW w:w="574" w:type="pct"/>
          </w:tcPr>
          <w:p w14:paraId="4E1AE7E8" w14:textId="5240DEC3" w:rsidR="008B07F2" w:rsidRPr="001B3D04" w:rsidRDefault="00702CF6" w:rsidP="00D46A94">
            <w:pPr>
              <w:spacing w:before="0" w:after="0"/>
              <w:jc w:val="center"/>
            </w:pPr>
            <w:r>
              <w:t>Awilda</w:t>
            </w:r>
          </w:p>
        </w:tc>
        <w:tc>
          <w:tcPr>
            <w:tcW w:w="458" w:type="pct"/>
          </w:tcPr>
          <w:p w14:paraId="793F80CD" w14:textId="54E518E0" w:rsidR="008B07F2" w:rsidRPr="001B3D04" w:rsidRDefault="0048482A" w:rsidP="00D46A94">
            <w:pPr>
              <w:spacing w:before="0" w:after="0"/>
              <w:jc w:val="center"/>
            </w:pPr>
            <w:r w:rsidRPr="001B3D04">
              <w:t>WIP</w:t>
            </w:r>
          </w:p>
        </w:tc>
        <w:tc>
          <w:tcPr>
            <w:tcW w:w="2341" w:type="pct"/>
          </w:tcPr>
          <w:p w14:paraId="143D2A4B" w14:textId="043376AE" w:rsidR="0003640C" w:rsidRPr="001B3D04" w:rsidRDefault="00E90690" w:rsidP="00B41DA1">
            <w:pPr>
              <w:spacing w:before="0" w:after="0"/>
            </w:pPr>
            <w:r>
              <w:t xml:space="preserve"> </w:t>
            </w:r>
            <w:r w:rsidR="00BD4751">
              <w:t>Has a meeting scheduled for Wednesday.</w:t>
            </w:r>
          </w:p>
        </w:tc>
      </w:tr>
      <w:tr w:rsidR="003524C0" w:rsidRPr="001B3D04" w14:paraId="695C6186" w14:textId="77777777" w:rsidTr="00962399">
        <w:trPr>
          <w:trHeight w:val="287"/>
          <w:jc w:val="center"/>
        </w:trPr>
        <w:tc>
          <w:tcPr>
            <w:tcW w:w="1627" w:type="pct"/>
          </w:tcPr>
          <w:p w14:paraId="47B3E35D" w14:textId="697CB77D" w:rsidR="003524C0" w:rsidRPr="001B3D04" w:rsidRDefault="003524C0" w:rsidP="00B41DA1">
            <w:pPr>
              <w:spacing w:before="0" w:after="0"/>
            </w:pPr>
            <w:r>
              <w:t xml:space="preserve"> Locate Convertible Ladders</w:t>
            </w:r>
          </w:p>
        </w:tc>
        <w:tc>
          <w:tcPr>
            <w:tcW w:w="574" w:type="pct"/>
          </w:tcPr>
          <w:p w14:paraId="5B2635D5" w14:textId="71B86213" w:rsidR="003524C0" w:rsidRDefault="00510C69" w:rsidP="00D46A94">
            <w:pPr>
              <w:spacing w:before="0" w:after="0"/>
              <w:jc w:val="center"/>
            </w:pPr>
            <w:r>
              <w:t>Cody</w:t>
            </w:r>
          </w:p>
        </w:tc>
        <w:tc>
          <w:tcPr>
            <w:tcW w:w="458" w:type="pct"/>
          </w:tcPr>
          <w:p w14:paraId="63EC1E6B" w14:textId="4E452BB0" w:rsidR="003524C0" w:rsidRPr="001B3D04" w:rsidRDefault="00510C69" w:rsidP="00D46A94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2341" w:type="pct"/>
          </w:tcPr>
          <w:p w14:paraId="7457DA3E" w14:textId="77777777" w:rsidR="003524C0" w:rsidRDefault="003524C0" w:rsidP="00B41DA1">
            <w:pPr>
              <w:spacing w:before="0" w:after="0"/>
            </w:pPr>
          </w:p>
        </w:tc>
      </w:tr>
      <w:tr w:rsidR="003524C0" w:rsidRPr="001B3D04" w14:paraId="0328BAED" w14:textId="77777777" w:rsidTr="00962399">
        <w:trPr>
          <w:trHeight w:val="287"/>
          <w:jc w:val="center"/>
        </w:trPr>
        <w:tc>
          <w:tcPr>
            <w:tcW w:w="1627" w:type="pct"/>
          </w:tcPr>
          <w:p w14:paraId="2AFF262A" w14:textId="7B29AC4D" w:rsidR="003524C0" w:rsidRPr="001B3D04" w:rsidRDefault="003524C0" w:rsidP="00B41DA1">
            <w:pPr>
              <w:spacing w:before="0" w:after="0"/>
            </w:pPr>
            <w:r>
              <w:t xml:space="preserve"> Storage Facility – Go Through</w:t>
            </w:r>
          </w:p>
        </w:tc>
        <w:tc>
          <w:tcPr>
            <w:tcW w:w="574" w:type="pct"/>
          </w:tcPr>
          <w:p w14:paraId="1967DE58" w14:textId="42A56ED9" w:rsidR="003524C0" w:rsidRDefault="00510C69" w:rsidP="00D46A94">
            <w:pPr>
              <w:spacing w:before="0" w:after="0"/>
              <w:jc w:val="center"/>
            </w:pPr>
            <w:r>
              <w:t>Jose</w:t>
            </w:r>
          </w:p>
        </w:tc>
        <w:tc>
          <w:tcPr>
            <w:tcW w:w="458" w:type="pct"/>
          </w:tcPr>
          <w:p w14:paraId="40C99B94" w14:textId="380D1366" w:rsidR="003524C0" w:rsidRPr="001B3D04" w:rsidRDefault="00AD0856" w:rsidP="00D46A94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2341" w:type="pct"/>
          </w:tcPr>
          <w:p w14:paraId="11624CCB" w14:textId="77777777" w:rsidR="003524C0" w:rsidRDefault="003524C0" w:rsidP="00B41DA1">
            <w:pPr>
              <w:spacing w:before="0" w:after="0"/>
            </w:pPr>
          </w:p>
        </w:tc>
      </w:tr>
      <w:tr w:rsidR="003524C0" w:rsidRPr="001B3D04" w14:paraId="623817EE" w14:textId="77777777" w:rsidTr="00962399">
        <w:trPr>
          <w:trHeight w:val="287"/>
          <w:jc w:val="center"/>
        </w:trPr>
        <w:tc>
          <w:tcPr>
            <w:tcW w:w="1627" w:type="pct"/>
          </w:tcPr>
          <w:p w14:paraId="0A27F575" w14:textId="2099D59A" w:rsidR="003524C0" w:rsidRPr="001B3D04" w:rsidRDefault="00796C67" w:rsidP="00B41DA1">
            <w:pPr>
              <w:spacing w:before="0" w:after="0"/>
            </w:pPr>
            <w:r>
              <w:t xml:space="preserve"> Command Trailer Inventory </w:t>
            </w:r>
            <w:r w:rsidR="005B765E">
              <w:t>–</w:t>
            </w:r>
            <w:r>
              <w:t xml:space="preserve"> Remove</w:t>
            </w:r>
            <w:r w:rsidR="005B765E">
              <w:t xml:space="preserve"> items</w:t>
            </w:r>
          </w:p>
        </w:tc>
        <w:tc>
          <w:tcPr>
            <w:tcW w:w="574" w:type="pct"/>
          </w:tcPr>
          <w:p w14:paraId="3A003856" w14:textId="5FC33AFE" w:rsidR="003524C0" w:rsidRDefault="00796C67" w:rsidP="00D46A94">
            <w:pPr>
              <w:spacing w:before="0" w:after="0"/>
              <w:jc w:val="center"/>
            </w:pPr>
            <w:r>
              <w:t>Awilda</w:t>
            </w:r>
          </w:p>
        </w:tc>
        <w:tc>
          <w:tcPr>
            <w:tcW w:w="458" w:type="pct"/>
          </w:tcPr>
          <w:p w14:paraId="357E02E0" w14:textId="77777777" w:rsidR="003524C0" w:rsidRPr="001B3D04" w:rsidRDefault="003524C0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3E4117BA" w14:textId="77777777" w:rsidR="003524C0" w:rsidRDefault="003524C0" w:rsidP="00B41DA1">
            <w:pPr>
              <w:spacing w:before="0" w:after="0"/>
            </w:pPr>
          </w:p>
        </w:tc>
      </w:tr>
      <w:tr w:rsidR="00A633B7" w:rsidRPr="001B3D04" w14:paraId="55B3B571" w14:textId="77777777" w:rsidTr="00962399">
        <w:trPr>
          <w:trHeight w:val="287"/>
          <w:jc w:val="center"/>
        </w:trPr>
        <w:tc>
          <w:tcPr>
            <w:tcW w:w="1627" w:type="pct"/>
          </w:tcPr>
          <w:p w14:paraId="71BBACF1" w14:textId="637FEA74" w:rsidR="00A633B7" w:rsidRDefault="00A633B7" w:rsidP="00B41DA1">
            <w:pPr>
              <w:spacing w:before="0" w:after="0"/>
            </w:pPr>
            <w:r>
              <w:t>Pick up Paint from CAVA &amp; get it tinted to the correct color</w:t>
            </w:r>
          </w:p>
        </w:tc>
        <w:tc>
          <w:tcPr>
            <w:tcW w:w="574" w:type="pct"/>
          </w:tcPr>
          <w:p w14:paraId="47E692C9" w14:textId="0CCAE75B" w:rsidR="00A633B7" w:rsidRDefault="00A633B7" w:rsidP="00D46A94">
            <w:pPr>
              <w:spacing w:before="0" w:after="0"/>
              <w:jc w:val="center"/>
            </w:pPr>
            <w:r>
              <w:t>Cody</w:t>
            </w:r>
          </w:p>
        </w:tc>
        <w:tc>
          <w:tcPr>
            <w:tcW w:w="458" w:type="pct"/>
          </w:tcPr>
          <w:p w14:paraId="7399FEF6" w14:textId="6BED2096" w:rsidR="00A633B7" w:rsidRPr="001B3D04" w:rsidRDefault="00A633B7" w:rsidP="00D46A94">
            <w:pPr>
              <w:spacing w:before="0" w:after="0"/>
              <w:jc w:val="center"/>
            </w:pPr>
            <w:r>
              <w:t>WIP</w:t>
            </w:r>
          </w:p>
        </w:tc>
        <w:tc>
          <w:tcPr>
            <w:tcW w:w="2341" w:type="pct"/>
          </w:tcPr>
          <w:p w14:paraId="75D70A51" w14:textId="77777777" w:rsidR="00A633B7" w:rsidRDefault="00A633B7" w:rsidP="00B41DA1">
            <w:pPr>
              <w:spacing w:before="0" w:after="0"/>
            </w:pPr>
          </w:p>
        </w:tc>
      </w:tr>
      <w:tr w:rsidR="00A633B7" w:rsidRPr="001B3D04" w14:paraId="6D35EB91" w14:textId="77777777" w:rsidTr="00962399">
        <w:trPr>
          <w:trHeight w:val="287"/>
          <w:jc w:val="center"/>
        </w:trPr>
        <w:tc>
          <w:tcPr>
            <w:tcW w:w="1627" w:type="pct"/>
          </w:tcPr>
          <w:p w14:paraId="01708EFF" w14:textId="19DB67C7" w:rsidR="00A633B7" w:rsidRDefault="005442A6" w:rsidP="00B41DA1">
            <w:pPr>
              <w:spacing w:before="0" w:after="0"/>
            </w:pPr>
            <w:r>
              <w:t>Get 8 – 5 Gal Buckets with Lids from C&amp;G</w:t>
            </w:r>
          </w:p>
        </w:tc>
        <w:tc>
          <w:tcPr>
            <w:tcW w:w="574" w:type="pct"/>
          </w:tcPr>
          <w:p w14:paraId="562A9012" w14:textId="572CDA3F" w:rsidR="00A633B7" w:rsidRDefault="005442A6" w:rsidP="00D46A94">
            <w:pPr>
              <w:spacing w:before="0" w:after="0"/>
              <w:jc w:val="center"/>
            </w:pPr>
            <w:r>
              <w:t>Awilda</w:t>
            </w:r>
          </w:p>
        </w:tc>
        <w:tc>
          <w:tcPr>
            <w:tcW w:w="458" w:type="pct"/>
          </w:tcPr>
          <w:p w14:paraId="39E5EEAA" w14:textId="77777777" w:rsidR="00A633B7" w:rsidRDefault="00A633B7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4501B2D2" w14:textId="77777777" w:rsidR="00A633B7" w:rsidRDefault="00A633B7" w:rsidP="00B41DA1">
            <w:pPr>
              <w:spacing w:before="0" w:after="0"/>
            </w:pPr>
          </w:p>
        </w:tc>
      </w:tr>
      <w:tr w:rsidR="005442A6" w:rsidRPr="001B3D04" w14:paraId="4526CDDA" w14:textId="77777777" w:rsidTr="00962399">
        <w:trPr>
          <w:trHeight w:val="287"/>
          <w:jc w:val="center"/>
        </w:trPr>
        <w:tc>
          <w:tcPr>
            <w:tcW w:w="1627" w:type="pct"/>
          </w:tcPr>
          <w:p w14:paraId="16BA4756" w14:textId="044DD4FB" w:rsidR="005442A6" w:rsidRDefault="005442A6" w:rsidP="00B41DA1">
            <w:pPr>
              <w:spacing w:before="0" w:after="0"/>
            </w:pPr>
            <w:r>
              <w:t xml:space="preserve">Price to Replace </w:t>
            </w:r>
            <w:r w:rsidR="00A67955">
              <w:t>Roll Up Door on Box Truck</w:t>
            </w:r>
          </w:p>
        </w:tc>
        <w:tc>
          <w:tcPr>
            <w:tcW w:w="574" w:type="pct"/>
          </w:tcPr>
          <w:p w14:paraId="034F689E" w14:textId="3483FCE0" w:rsidR="005442A6" w:rsidRDefault="00A67955" w:rsidP="00D46A94">
            <w:pPr>
              <w:spacing w:before="0" w:after="0"/>
              <w:jc w:val="center"/>
            </w:pPr>
            <w:r>
              <w:t>George</w:t>
            </w:r>
          </w:p>
        </w:tc>
        <w:tc>
          <w:tcPr>
            <w:tcW w:w="458" w:type="pct"/>
          </w:tcPr>
          <w:p w14:paraId="186D159F" w14:textId="77777777" w:rsidR="005442A6" w:rsidRDefault="005442A6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2BE32C4A" w14:textId="77777777" w:rsidR="005442A6" w:rsidRDefault="005442A6" w:rsidP="00B41DA1">
            <w:pPr>
              <w:spacing w:before="0" w:after="0"/>
            </w:pPr>
          </w:p>
        </w:tc>
      </w:tr>
      <w:tr w:rsidR="009E0FD3" w:rsidRPr="001B3D04" w14:paraId="41371998" w14:textId="77777777" w:rsidTr="00962399">
        <w:trPr>
          <w:trHeight w:val="287"/>
          <w:jc w:val="center"/>
        </w:trPr>
        <w:tc>
          <w:tcPr>
            <w:tcW w:w="1627" w:type="pct"/>
          </w:tcPr>
          <w:p w14:paraId="5D9826A1" w14:textId="6B1DD838" w:rsidR="009E0FD3" w:rsidRDefault="009E0FD3" w:rsidP="00B41DA1">
            <w:pPr>
              <w:spacing w:before="0" w:after="0"/>
            </w:pPr>
            <w:r>
              <w:t xml:space="preserve"> Did Truck # 109 get its plate</w:t>
            </w:r>
          </w:p>
        </w:tc>
        <w:tc>
          <w:tcPr>
            <w:tcW w:w="574" w:type="pct"/>
          </w:tcPr>
          <w:p w14:paraId="310EE780" w14:textId="4CEFEA3E" w:rsidR="009E0FD3" w:rsidRDefault="00B4444D" w:rsidP="00D46A94">
            <w:pPr>
              <w:spacing w:before="0" w:after="0"/>
              <w:jc w:val="center"/>
            </w:pPr>
            <w:r>
              <w:t>George</w:t>
            </w:r>
          </w:p>
        </w:tc>
        <w:tc>
          <w:tcPr>
            <w:tcW w:w="458" w:type="pct"/>
          </w:tcPr>
          <w:p w14:paraId="23D3DA64" w14:textId="77777777" w:rsidR="009E0FD3" w:rsidRDefault="009E0FD3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116DED59" w14:textId="77777777" w:rsidR="009E0FD3" w:rsidRDefault="009E0FD3" w:rsidP="00B41DA1">
            <w:pPr>
              <w:spacing w:before="0" w:after="0"/>
            </w:pPr>
          </w:p>
        </w:tc>
      </w:tr>
      <w:tr w:rsidR="00BF44DD" w:rsidRPr="001B3D04" w14:paraId="1381EC66" w14:textId="77777777" w:rsidTr="00962399">
        <w:trPr>
          <w:trHeight w:val="287"/>
          <w:jc w:val="center"/>
        </w:trPr>
        <w:tc>
          <w:tcPr>
            <w:tcW w:w="1627" w:type="pct"/>
          </w:tcPr>
          <w:p w14:paraId="3E2F55F1" w14:textId="6237D45E" w:rsidR="00BF44DD" w:rsidRDefault="00BF44DD" w:rsidP="00B41DA1">
            <w:pPr>
              <w:spacing w:before="0" w:after="0"/>
            </w:pPr>
            <w:r>
              <w:t>Supply Truck w/ tools needed to operate</w:t>
            </w:r>
          </w:p>
        </w:tc>
        <w:tc>
          <w:tcPr>
            <w:tcW w:w="574" w:type="pct"/>
          </w:tcPr>
          <w:p w14:paraId="3900DADD" w14:textId="07C02C7D" w:rsidR="00BF44DD" w:rsidRDefault="00BF44DD" w:rsidP="00D46A94">
            <w:pPr>
              <w:spacing w:before="0" w:after="0"/>
              <w:jc w:val="center"/>
            </w:pPr>
            <w:r>
              <w:t>Jose</w:t>
            </w:r>
          </w:p>
        </w:tc>
        <w:tc>
          <w:tcPr>
            <w:tcW w:w="458" w:type="pct"/>
          </w:tcPr>
          <w:p w14:paraId="70D921BB" w14:textId="77777777" w:rsidR="00BF44DD" w:rsidRDefault="00BF44DD" w:rsidP="00D46A94">
            <w:pPr>
              <w:spacing w:before="0" w:after="0"/>
              <w:jc w:val="center"/>
            </w:pPr>
          </w:p>
        </w:tc>
        <w:tc>
          <w:tcPr>
            <w:tcW w:w="2341" w:type="pct"/>
          </w:tcPr>
          <w:p w14:paraId="54EFEDC8" w14:textId="77777777" w:rsidR="00BF44DD" w:rsidRDefault="00BF44DD" w:rsidP="00B41DA1">
            <w:pPr>
              <w:spacing w:before="0" w:after="0"/>
            </w:pPr>
          </w:p>
        </w:tc>
      </w:tr>
    </w:tbl>
    <w:p w14:paraId="5894A425" w14:textId="52A53E87" w:rsidR="00284FC7" w:rsidRDefault="00284FC7" w:rsidP="00A42FD1">
      <w:pPr>
        <w:pStyle w:val="ListNumber2"/>
        <w:numPr>
          <w:ilvl w:val="0"/>
          <w:numId w:val="0"/>
        </w:numPr>
        <w:tabs>
          <w:tab w:val="left" w:pos="4050"/>
        </w:tabs>
        <w:spacing w:before="0" w:after="0" w:line="240" w:lineRule="auto"/>
      </w:pPr>
    </w:p>
    <w:sectPr w:rsidR="00284FC7" w:rsidSect="00D279B1">
      <w:headerReference w:type="default" r:id="rId66"/>
      <w:footerReference w:type="default" r:id="rId67"/>
      <w:pgSz w:w="12240" w:h="15840" w:code="1"/>
      <w:pgMar w:top="720" w:right="720" w:bottom="576" w:left="720" w:header="288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935602" w14:textId="77777777" w:rsidR="00016197" w:rsidRPr="001B3D04" w:rsidRDefault="00016197" w:rsidP="001E7D29">
      <w:pPr>
        <w:spacing w:after="0" w:line="240" w:lineRule="auto"/>
      </w:pPr>
      <w:r w:rsidRPr="001B3D04">
        <w:separator/>
      </w:r>
    </w:p>
  </w:endnote>
  <w:endnote w:type="continuationSeparator" w:id="0">
    <w:p w14:paraId="664A1C69" w14:textId="77777777" w:rsidR="00016197" w:rsidRPr="001B3D04" w:rsidRDefault="00016197" w:rsidP="001E7D29">
      <w:pPr>
        <w:spacing w:after="0" w:line="240" w:lineRule="auto"/>
      </w:pPr>
      <w:r w:rsidRPr="001B3D04">
        <w:continuationSeparator/>
      </w:r>
    </w:p>
  </w:endnote>
  <w:endnote w:type="continuationNotice" w:id="1">
    <w:p w14:paraId="1F467E6F" w14:textId="77777777" w:rsidR="00016197" w:rsidRDefault="00016197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ptos Narrow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1793660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0628F4D" w14:textId="37E9D281" w:rsidR="001E17BF" w:rsidRPr="001B3D04" w:rsidRDefault="001E17BF">
            <w:pPr>
              <w:pStyle w:val="Footer"/>
              <w:jc w:val="right"/>
            </w:pPr>
            <w:r w:rsidRPr="001B3D04">
              <w:t xml:space="preserve">Page </w:t>
            </w:r>
            <w:r w:rsidRPr="001B3D04">
              <w:rPr>
                <w:b/>
                <w:bCs/>
              </w:rPr>
              <w:fldChar w:fldCharType="begin"/>
            </w:r>
            <w:r w:rsidRPr="001B3D04">
              <w:rPr>
                <w:b/>
                <w:bCs/>
              </w:rPr>
              <w:instrText xml:space="preserve"> PAGE </w:instrText>
            </w:r>
            <w:r w:rsidRPr="001B3D04">
              <w:rPr>
                <w:b/>
                <w:bCs/>
              </w:rPr>
              <w:fldChar w:fldCharType="separate"/>
            </w:r>
            <w:r w:rsidRPr="001B3D04">
              <w:rPr>
                <w:b/>
                <w:bCs/>
              </w:rPr>
              <w:t>2</w:t>
            </w:r>
            <w:r w:rsidRPr="001B3D04">
              <w:rPr>
                <w:b/>
                <w:bCs/>
              </w:rPr>
              <w:fldChar w:fldCharType="end"/>
            </w:r>
            <w:r w:rsidRPr="001B3D04">
              <w:t xml:space="preserve"> of </w:t>
            </w:r>
            <w:r w:rsidRPr="001B3D04">
              <w:rPr>
                <w:b/>
                <w:bCs/>
              </w:rPr>
              <w:fldChar w:fldCharType="begin"/>
            </w:r>
            <w:r w:rsidRPr="001B3D04">
              <w:rPr>
                <w:b/>
                <w:bCs/>
              </w:rPr>
              <w:instrText xml:space="preserve"> NUMPAGES  </w:instrText>
            </w:r>
            <w:r w:rsidRPr="001B3D04">
              <w:rPr>
                <w:b/>
                <w:bCs/>
              </w:rPr>
              <w:fldChar w:fldCharType="separate"/>
            </w:r>
            <w:r w:rsidRPr="001B3D04">
              <w:rPr>
                <w:b/>
                <w:bCs/>
              </w:rPr>
              <w:t>2</w:t>
            </w:r>
            <w:r w:rsidRPr="001B3D04">
              <w:rPr>
                <w:b/>
                <w:bCs/>
              </w:rPr>
              <w:fldChar w:fldCharType="end"/>
            </w:r>
          </w:p>
        </w:sdtContent>
      </w:sdt>
    </w:sdtContent>
  </w:sdt>
  <w:p w14:paraId="797063AE" w14:textId="77777777" w:rsidR="008763E3" w:rsidRPr="001B3D04" w:rsidRDefault="008763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CB6C44" w14:textId="77777777" w:rsidR="00016197" w:rsidRPr="001B3D04" w:rsidRDefault="00016197" w:rsidP="001E7D29">
      <w:pPr>
        <w:spacing w:after="0" w:line="240" w:lineRule="auto"/>
      </w:pPr>
      <w:r w:rsidRPr="001B3D04">
        <w:separator/>
      </w:r>
    </w:p>
  </w:footnote>
  <w:footnote w:type="continuationSeparator" w:id="0">
    <w:p w14:paraId="243D300C" w14:textId="77777777" w:rsidR="00016197" w:rsidRPr="001B3D04" w:rsidRDefault="00016197" w:rsidP="001E7D29">
      <w:pPr>
        <w:spacing w:after="0" w:line="240" w:lineRule="auto"/>
      </w:pPr>
      <w:r w:rsidRPr="001B3D04">
        <w:continuationSeparator/>
      </w:r>
    </w:p>
  </w:footnote>
  <w:footnote w:type="continuationNotice" w:id="1">
    <w:p w14:paraId="0AF02670" w14:textId="77777777" w:rsidR="00016197" w:rsidRDefault="00016197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187D3" w14:textId="61A35C4B" w:rsidR="00066754" w:rsidRPr="001B3D04" w:rsidRDefault="00DA3D0F" w:rsidP="000A56AE">
    <w:pPr>
      <w:pStyle w:val="Header"/>
    </w:pPr>
    <w:r w:rsidRPr="001B3D04">
      <w:rPr>
        <w:noProof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48D7A492" wp14:editId="49002C20">
              <wp:simplePos x="0" y="0"/>
              <wp:positionH relativeFrom="margin">
                <wp:posOffset>-262890</wp:posOffset>
              </wp:positionH>
              <wp:positionV relativeFrom="paragraph">
                <wp:posOffset>-97155</wp:posOffset>
              </wp:positionV>
              <wp:extent cx="2505075" cy="971550"/>
              <wp:effectExtent l="0" t="0" r="28575" b="1905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05075" cy="971550"/>
                      </a:xfrm>
                      <a:prstGeom prst="rect">
                        <a:avLst/>
                      </a:prstGeom>
                      <a:solidFill>
                        <a:schemeClr val="bg2">
                          <a:lumMod val="25000"/>
                        </a:schemeClr>
                      </a:solidFill>
                      <a:ln w="9525">
                        <a:solidFill>
                          <a:schemeClr val="bg2">
                            <a:lumMod val="9000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B1B601C" w14:textId="20B1F1AE" w:rsidR="00D70EE9" w:rsidRPr="001B3D04" w:rsidRDefault="00AC290A">
                          <w:r w:rsidRPr="001B3D04">
                            <w:rPr>
                              <w:noProof/>
                            </w:rPr>
                            <w:drawing>
                              <wp:inline distT="0" distB="0" distL="0" distR="0" wp14:anchorId="65917301" wp14:editId="17F5E28E">
                                <wp:extent cx="2124075" cy="742950"/>
                                <wp:effectExtent l="57150" t="57150" r="47625" b="285750"/>
                                <wp:docPr id="1690526095" name="Picture 1" descr="A red and black rectangle with white text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71913684" name="Picture 1" descr="A red and black rectangle with white text&#10;&#10;Description automatically generated"/>
                                        <pic:cNvPicPr/>
                                      </pic:nvPicPr>
                                      <pic:blipFill rotWithShape="1">
                                        <a:blip r:embed="rId1"/>
                                        <a:srcRect l="2533" t="5573" r="3320" b="750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40875" cy="748826"/>
                                        </a:xfrm>
                                        <a:prstGeom prst="roundRect">
                                          <a:avLst>
                                            <a:gd name="adj" fmla="val 4167"/>
                                          </a:avLst>
                                        </a:prstGeom>
                                        <a:solidFill>
                                          <a:schemeClr val="bg1">
                                            <a:lumMod val="65000"/>
                                          </a:schemeClr>
                                        </a:solidFill>
                                        <a:ln w="28575" cap="sq">
                                          <a:solidFill>
                                            <a:schemeClr val="bg1">
                                              <a:lumMod val="75000"/>
                                            </a:schemeClr>
                                          </a:solidFill>
                                          <a:miter lim="800000"/>
                                        </a:ln>
                                        <a:effectLst>
                                          <a:reflection blurRad="12700" stA="33000" endPos="28000" dist="5000" dir="5400000" sy="-100000" algn="bl" rotWithShape="0"/>
                                        </a:effectLst>
                                        <a:scene3d>
                                          <a:camera prst="orthographicFront"/>
                                          <a:lightRig rig="threePt" dir="t">
                                            <a:rot lat="0" lon="0" rev="2700000"/>
                                          </a:lightRig>
                                        </a:scene3d>
                                        <a:sp3d contourW="6350">
                                          <a:bevelT h="38100"/>
                                          <a:contourClr>
                                            <a:srgbClr val="C0C0C0"/>
                                          </a:contourClr>
                                        </a:sp3d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48D7A49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20.7pt;margin-top:-7.65pt;width:197.25pt;height:76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" fillcolor="#393737 [814]" strokecolor="#cfcdcd [2894]">
              <v:textbox>
                <w:txbxContent>
                  <w:p w14:paraId="4B1B601C" w14:textId="20B1F1AE" w:rsidR="00D70EE9" w:rsidRPr="001B3D04" w:rsidRDefault="00AC290A">
                    <w:r w:rsidRPr="001B3D04">
                      <w:rPr>
                        <w:noProof/>
                      </w:rPr>
                      <w:drawing>
                        <wp:inline distT="0" distB="0" distL="0" distR="0" wp14:anchorId="65917301" wp14:editId="17F5E28E">
                          <wp:extent cx="2124075" cy="742950"/>
                          <wp:effectExtent l="57150" t="57150" r="47625" b="285750"/>
                          <wp:docPr id="1690526095" name="Picture 1" descr="A red and black rectangle with white text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71913684" name="Picture 1" descr="A red and black rectangle with white text&#10;&#10;Description automatically generated"/>
                                  <pic:cNvPicPr/>
                                </pic:nvPicPr>
                                <pic:blipFill rotWithShape="1">
                                  <a:blip r:embed="rId2"/>
                                  <a:srcRect l="2533" t="5573" r="3320" b="7504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2140875" cy="748826"/>
                                  </a:xfrm>
                                  <a:prstGeom prst="roundRect">
                                    <a:avLst>
                                      <a:gd name="adj" fmla="val 4167"/>
                                    </a:avLst>
                                  </a:prstGeom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ln w="28575" cap="sq">
                                    <a:solidFill>
                                      <a:schemeClr val="bg1">
                                        <a:lumMod val="75000"/>
                                      </a:schemeClr>
                                    </a:solidFill>
                                    <a:miter lim="800000"/>
                                  </a:ln>
                                  <a:effectLst>
                                    <a:reflection blurRad="12700" stA="33000" endPos="28000" dist="5000" dir="5400000" sy="-100000" algn="bl" rotWithShape="0"/>
                                  </a:effectLst>
                                  <a:scene3d>
                                    <a:camera prst="orthographicFront"/>
                                    <a:lightRig rig="threePt" dir="t">
                                      <a:rot lat="0" lon="0" rev="2700000"/>
                                    </a:lightRig>
                                  </a:scene3d>
                                  <a:sp3d contourW="6350">
                                    <a:bevelT h="38100"/>
                                    <a:contourClr>
                                      <a:srgbClr val="C0C0C0"/>
                                    </a:contourClr>
                                  </a:sp3d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193CDB" w:rsidRPr="001B3D04">
      <w:rPr>
        <w:noProof/>
      </w:rPr>
      <mc:AlternateContent>
        <mc:Choice Requires="wpg">
          <w:drawing>
            <wp:anchor distT="0" distB="0" distL="228600" distR="228600" simplePos="0" relativeHeight="251658240" behindDoc="0" locked="0" layoutInCell="1" allowOverlap="1" wp14:anchorId="46CAB1D3" wp14:editId="03516EE6">
              <wp:simplePos x="0" y="0"/>
              <wp:positionH relativeFrom="margin">
                <wp:posOffset>-514350</wp:posOffset>
              </wp:positionH>
              <wp:positionV relativeFrom="page">
                <wp:posOffset>28575</wp:posOffset>
              </wp:positionV>
              <wp:extent cx="7343775" cy="981075"/>
              <wp:effectExtent l="0" t="0" r="9525" b="9525"/>
              <wp:wrapSquare wrapText="bothSides"/>
              <wp:docPr id="173" name="Group 17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43775" cy="981075"/>
                        <a:chOff x="-8139" y="65974"/>
                        <a:chExt cx="3120660" cy="1208262"/>
                      </a:xfrm>
                    </wpg:grpSpPr>
                    <wpg:grpSp>
                      <wpg:cNvPr id="175" name="Group 175"/>
                      <wpg:cNvGrpSpPr/>
                      <wpg:grpSpPr>
                        <a:xfrm>
                          <a:off x="-8139" y="65974"/>
                          <a:ext cx="2249478" cy="1196531"/>
                          <a:chOff x="223273" y="57752"/>
                          <a:chExt cx="1472220" cy="1472653"/>
                        </a:xfrm>
                      </wpg:grpSpPr>
                      <wps:wsp>
                        <wps:cNvPr id="176" name="Rectangle 10"/>
                        <wps:cNvSpPr/>
                        <wps:spPr>
                          <a:xfrm>
                            <a:off x="223273" y="57752"/>
                            <a:ext cx="1466258" cy="1155023"/>
                          </a:xfrm>
                          <a:custGeom>
                            <a:avLst/>
                            <a:gdLst>
                              <a:gd name="connsiteX0" fmla="*/ 0 w 2240281"/>
                              <a:gd name="connsiteY0" fmla="*/ 0 h 822960"/>
                              <a:gd name="connsiteX1" fmla="*/ 2240281 w 2240281"/>
                              <a:gd name="connsiteY1" fmla="*/ 0 h 822960"/>
                              <a:gd name="connsiteX2" fmla="*/ 2240281 w 2240281"/>
                              <a:gd name="connsiteY2" fmla="*/ 822960 h 822960"/>
                              <a:gd name="connsiteX3" fmla="*/ 0 w 2240281"/>
                              <a:gd name="connsiteY3" fmla="*/ 822960 h 822960"/>
                              <a:gd name="connsiteX4" fmla="*/ 0 w 2240281"/>
                              <a:gd name="connsiteY4" fmla="*/ 0 h 822960"/>
                              <a:gd name="connsiteX0" fmla="*/ 0 w 2240281"/>
                              <a:gd name="connsiteY0" fmla="*/ 0 h 822960"/>
                              <a:gd name="connsiteX1" fmla="*/ 2240281 w 2240281"/>
                              <a:gd name="connsiteY1" fmla="*/ 0 h 822960"/>
                              <a:gd name="connsiteX2" fmla="*/ 1659256 w 2240281"/>
                              <a:gd name="connsiteY2" fmla="*/ 222885 h 822960"/>
                              <a:gd name="connsiteX3" fmla="*/ 0 w 2240281"/>
                              <a:gd name="connsiteY3" fmla="*/ 822960 h 822960"/>
                              <a:gd name="connsiteX4" fmla="*/ 0 w 2240281"/>
                              <a:gd name="connsiteY4" fmla="*/ 0 h 8229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240281" h="822960">
                                <a:moveTo>
                                  <a:pt x="0" y="0"/>
                                </a:moveTo>
                                <a:lnTo>
                                  <a:pt x="2240281" y="0"/>
                                </a:lnTo>
                                <a:lnTo>
                                  <a:pt x="1659256" y="222885"/>
                                </a:lnTo>
                                <a:lnTo>
                                  <a:pt x="0" y="8229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Rectangle 177"/>
                        <wps:cNvSpPr/>
                        <wps:spPr>
                          <a:xfrm>
                            <a:off x="223309" y="187691"/>
                            <a:ext cx="1472184" cy="1342714"/>
                          </a:xfrm>
                          <a:prstGeom prst="rect">
                            <a:avLst/>
                          </a:prstGeom>
                          <a:solidFill>
                            <a:srgbClr val="E2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78" name="Text Box 178"/>
                      <wps:cNvSpPr txBox="1"/>
                      <wps:spPr>
                        <a:xfrm>
                          <a:off x="1193983" y="218474"/>
                          <a:ext cx="1918538" cy="10557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03F329" w14:textId="199FD7C0" w:rsidR="00884727" w:rsidRPr="001B3D04" w:rsidRDefault="00A80B94" w:rsidP="000D7A69">
                            <w:pPr>
                              <w:ind w:left="504"/>
                              <w:jc w:val="center"/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</w:pPr>
                            <w:r w:rsidRPr="001B3D04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 xml:space="preserve">                                                                   </w:t>
                            </w:r>
                            <w:r w:rsidR="00887D87" w:rsidRPr="001B3D04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 xml:space="preserve">March </w:t>
                            </w:r>
                            <w:r w:rsidR="00353AF7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>2</w:t>
                            </w:r>
                            <w:r w:rsidR="00690A85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>9</w:t>
                            </w:r>
                            <w:r w:rsidR="00CD09AD" w:rsidRPr="001B3D04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>,</w:t>
                            </w:r>
                            <w:r w:rsidR="003E6516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B50D42" w:rsidRPr="001B3D04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>2024</w:t>
                            </w:r>
                          </w:p>
                          <w:p w14:paraId="440F0EF4" w14:textId="4378D79E" w:rsidR="00B50D42" w:rsidRPr="001B3D04" w:rsidRDefault="003E6516" w:rsidP="00B50D42">
                            <w:pPr>
                              <w:ind w:left="4104" w:firstLine="216"/>
                              <w:jc w:val="center"/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>Friday</w:t>
                            </w:r>
                          </w:p>
                          <w:p w14:paraId="4EDD067A" w14:textId="5FDB6472" w:rsidR="00884727" w:rsidRPr="001B3D04" w:rsidRDefault="00A80B94" w:rsidP="00A80B94">
                            <w:pPr>
                              <w:ind w:left="504"/>
                              <w:jc w:val="center"/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</w:pPr>
                            <w:r w:rsidRPr="001B3D04">
                              <w:rPr>
                                <w:b/>
                                <w:bCs/>
                                <w:smallCaps/>
                                <w:sz w:val="32"/>
                                <w:szCs w:val="32"/>
                              </w:rPr>
                              <w:t xml:space="preserve">                                                                 </w:t>
                            </w:r>
                          </w:p>
                          <w:p w14:paraId="1B946249" w14:textId="72F49C0A" w:rsidR="00884727" w:rsidRPr="001B3D04" w:rsidRDefault="00884727">
                            <w:pPr>
                              <w:pStyle w:val="NoSpacing"/>
                              <w:ind w:left="360"/>
                              <w:jc w:val="right"/>
                              <w:rPr>
                                <w:color w:val="2C567A" w:themeColor="accen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46CAB1D3" id="Group 173" o:spid="_x0000_s1027" style="position:absolute;margin-left:-40.5pt;margin-top:2.25pt;width:578.25pt;height:77.25pt;z-index:251658240;mso-wrap-distance-left:18pt;mso-wrap-distance-right:18pt;mso-position-horizontal-relative:margin;mso-position-vertical-relative:page;mso-width-relative:margin;mso-height-relative:margin" coordorigin="-81,659" coordsize="31206,12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">
              <v:group id="Group 175" o:spid="_x0000_s1028" style="position:absolute;left:-81;top:659;width:22494;height:11966" coordorigin="2232,577" coordsize="14722,14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<v:shape id="Rectangle 10" o:spid="_x0000_s1029" style="position:absolute;left:2232;top:577;width:14663;height:11550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" path="m,l2240281,,1659256,222885,,822960,,xe" fillcolor="#747070 [1614]" stroked="f" strokeweight="2pt">
                  <v:path arrowok="t" o:connecttype="custom" o:connectlocs="0,0;1466258,0;1085979,312819;0,1155023;0,0" o:connectangles="0,0,0,0,0"/>
                </v:shape>
                <v:rect id="Rectangle 177" o:spid="_x0000_s1030" style="position:absolute;left:2233;top:1876;width:14721;height:134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" fillcolor="#e20000" stroked="f" strokeweight="2pt"/>
              </v:group>
              <v:shape id="Text Box 178" o:spid="_x0000_s1031" type="#_x0000_t202" style="position:absolute;left:11939;top:2184;width:19186;height:105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" filled="f" stroked="f" strokeweight=".5pt">
                <v:textbox inset="3.6pt,7.2pt,0,0">
                  <w:txbxContent>
                    <w:p w14:paraId="7D03F329" w14:textId="199FD7C0" w:rsidR="00884727" w:rsidRPr="001B3D04" w:rsidRDefault="00A80B94" w:rsidP="000D7A69">
                      <w:pPr>
                        <w:ind w:left="504"/>
                        <w:jc w:val="center"/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</w:pPr>
                      <w:r w:rsidRPr="001B3D04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 xml:space="preserve">                                                                   </w:t>
                      </w:r>
                      <w:r w:rsidR="00887D87" w:rsidRPr="001B3D04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 xml:space="preserve">March </w:t>
                      </w:r>
                      <w:r w:rsidR="00353AF7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>2</w:t>
                      </w:r>
                      <w:r w:rsidR="00690A85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>9</w:t>
                      </w:r>
                      <w:r w:rsidR="00CD09AD" w:rsidRPr="001B3D04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>,</w:t>
                      </w:r>
                      <w:r w:rsidR="003E6516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 xml:space="preserve"> </w:t>
                      </w:r>
                      <w:r w:rsidR="00B50D42" w:rsidRPr="001B3D04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>2024</w:t>
                      </w:r>
                    </w:p>
                    <w:p w14:paraId="440F0EF4" w14:textId="4378D79E" w:rsidR="00B50D42" w:rsidRPr="001B3D04" w:rsidRDefault="003E6516" w:rsidP="00B50D42">
                      <w:pPr>
                        <w:ind w:left="4104" w:firstLine="216"/>
                        <w:jc w:val="center"/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>Friday</w:t>
                      </w:r>
                    </w:p>
                    <w:p w14:paraId="4EDD067A" w14:textId="5FDB6472" w:rsidR="00884727" w:rsidRPr="001B3D04" w:rsidRDefault="00A80B94" w:rsidP="00A80B94">
                      <w:pPr>
                        <w:ind w:left="504"/>
                        <w:jc w:val="center"/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</w:pPr>
                      <w:r w:rsidRPr="001B3D04">
                        <w:rPr>
                          <w:b/>
                          <w:bCs/>
                          <w:smallCaps/>
                          <w:sz w:val="32"/>
                          <w:szCs w:val="32"/>
                        </w:rPr>
                        <w:t xml:space="preserve">                                                                 </w:t>
                      </w:r>
                    </w:p>
                    <w:p w14:paraId="1B946249" w14:textId="72F49C0A" w:rsidR="00884727" w:rsidRPr="001B3D04" w:rsidRDefault="00884727">
                      <w:pPr>
                        <w:pStyle w:val="NoSpacing"/>
                        <w:ind w:left="360"/>
                        <w:jc w:val="right"/>
                        <w:rPr>
                          <w:color w:val="2C567A" w:themeColor="accent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  <w10:wrap type="square" anchorx="margin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Number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39F02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90E80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DC30D7"/>
    <w:multiLevelType w:val="hybridMultilevel"/>
    <w:tmpl w:val="EBDE652E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03B85065"/>
    <w:multiLevelType w:val="hybridMultilevel"/>
    <w:tmpl w:val="0138009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0D7075"/>
    <w:multiLevelType w:val="multilevel"/>
    <w:tmpl w:val="746CB6D2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3" w15:restartNumberingAfterBreak="0">
    <w:nsid w:val="15EB1BC6"/>
    <w:multiLevelType w:val="hybridMultilevel"/>
    <w:tmpl w:val="6A68A82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BA83931"/>
    <w:multiLevelType w:val="hybridMultilevel"/>
    <w:tmpl w:val="919C9E6A"/>
    <w:lvl w:ilvl="0" w:tplc="04090005">
      <w:start w:val="1"/>
      <w:numFmt w:val="bullet"/>
      <w:lvlText w:val=""/>
      <w:lvlJc w:val="left"/>
      <w:pPr>
        <w:ind w:left="85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15" w15:restartNumberingAfterBreak="0">
    <w:nsid w:val="1D131C89"/>
    <w:multiLevelType w:val="hybridMultilevel"/>
    <w:tmpl w:val="C11E4C42"/>
    <w:lvl w:ilvl="0" w:tplc="04090001">
      <w:start w:val="1"/>
      <w:numFmt w:val="bullet"/>
      <w:lvlText w:val=""/>
      <w:lvlJc w:val="left"/>
      <w:pPr>
        <w:ind w:left="852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16" w15:restartNumberingAfterBreak="0">
    <w:nsid w:val="20A05091"/>
    <w:multiLevelType w:val="hybridMultilevel"/>
    <w:tmpl w:val="248ED75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6F53FB"/>
    <w:multiLevelType w:val="hybridMultilevel"/>
    <w:tmpl w:val="3ABED9B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320245BA"/>
    <w:multiLevelType w:val="hybridMultilevel"/>
    <w:tmpl w:val="463CB87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0856772"/>
    <w:multiLevelType w:val="multilevel"/>
    <w:tmpl w:val="4E88364C"/>
    <w:lvl w:ilvl="0">
      <w:start w:val="1"/>
      <w:numFmt w:val="upperRoman"/>
      <w:pStyle w:val="ListNumber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Number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1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49B4481C"/>
    <w:multiLevelType w:val="multilevel"/>
    <w:tmpl w:val="C56AEB08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3" w15:restartNumberingAfterBreak="0">
    <w:nsid w:val="4A4D24FA"/>
    <w:multiLevelType w:val="multilevel"/>
    <w:tmpl w:val="C6A08E04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4" w15:restartNumberingAfterBreak="0">
    <w:nsid w:val="4B4B4A9D"/>
    <w:multiLevelType w:val="hybridMultilevel"/>
    <w:tmpl w:val="DD3E4E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31021D"/>
    <w:multiLevelType w:val="hybridMultilevel"/>
    <w:tmpl w:val="AAB0C5D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841873"/>
    <w:multiLevelType w:val="hybridMultilevel"/>
    <w:tmpl w:val="E9006D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ED4E8A"/>
    <w:multiLevelType w:val="hybridMultilevel"/>
    <w:tmpl w:val="99FE5600"/>
    <w:lvl w:ilvl="0" w:tplc="04090005">
      <w:start w:val="1"/>
      <w:numFmt w:val="bullet"/>
      <w:lvlText w:val=""/>
      <w:lvlJc w:val="left"/>
      <w:pPr>
        <w:ind w:left="85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28" w15:restartNumberingAfterBreak="0">
    <w:nsid w:val="68426C25"/>
    <w:multiLevelType w:val="hybridMultilevel"/>
    <w:tmpl w:val="FA2401F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8C10718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0" w15:restartNumberingAfterBreak="0">
    <w:nsid w:val="6C2E7A5F"/>
    <w:multiLevelType w:val="hybridMultilevel"/>
    <w:tmpl w:val="B330B5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6E3128D4"/>
    <w:multiLevelType w:val="hybridMultilevel"/>
    <w:tmpl w:val="3FF2B9F0"/>
    <w:lvl w:ilvl="0" w:tplc="0409000B">
      <w:start w:val="1"/>
      <w:numFmt w:val="bullet"/>
      <w:lvlText w:val=""/>
      <w:lvlJc w:val="left"/>
      <w:pPr>
        <w:ind w:left="852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090003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32" w15:restartNumberingAfterBreak="0">
    <w:nsid w:val="7025192A"/>
    <w:multiLevelType w:val="hybridMultilevel"/>
    <w:tmpl w:val="7F6609D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3F17EA"/>
    <w:multiLevelType w:val="hybridMultilevel"/>
    <w:tmpl w:val="25FA39A8"/>
    <w:lvl w:ilvl="0" w:tplc="04090005">
      <w:start w:val="1"/>
      <w:numFmt w:val="bullet"/>
      <w:lvlText w:val=""/>
      <w:lvlJc w:val="left"/>
      <w:pPr>
        <w:ind w:left="12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34" w15:restartNumberingAfterBreak="0">
    <w:nsid w:val="77FE0C81"/>
    <w:multiLevelType w:val="hybridMultilevel"/>
    <w:tmpl w:val="7C9021F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352792"/>
    <w:multiLevelType w:val="hybridMultilevel"/>
    <w:tmpl w:val="8B1C52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7354663">
    <w:abstractNumId w:val="9"/>
  </w:num>
  <w:num w:numId="2" w16cid:durableId="1224297570">
    <w:abstractNumId w:val="7"/>
  </w:num>
  <w:num w:numId="3" w16cid:durableId="910122390">
    <w:abstractNumId w:val="6"/>
  </w:num>
  <w:num w:numId="4" w16cid:durableId="1572696584">
    <w:abstractNumId w:val="5"/>
  </w:num>
  <w:num w:numId="5" w16cid:durableId="419301356">
    <w:abstractNumId w:val="4"/>
  </w:num>
  <w:num w:numId="6" w16cid:durableId="250088266">
    <w:abstractNumId w:val="2"/>
  </w:num>
  <w:num w:numId="7" w16cid:durableId="1491363843">
    <w:abstractNumId w:val="1"/>
  </w:num>
  <w:num w:numId="8" w16cid:durableId="2116632337">
    <w:abstractNumId w:val="0"/>
  </w:num>
  <w:num w:numId="9" w16cid:durableId="1967812236">
    <w:abstractNumId w:val="20"/>
  </w:num>
  <w:num w:numId="10" w16cid:durableId="1765105313">
    <w:abstractNumId w:val="18"/>
  </w:num>
  <w:num w:numId="11" w16cid:durableId="529799168">
    <w:abstractNumId w:val="21"/>
  </w:num>
  <w:num w:numId="12" w16cid:durableId="1285888220">
    <w:abstractNumId w:val="29"/>
  </w:num>
  <w:num w:numId="13" w16cid:durableId="914127698">
    <w:abstractNumId w:val="22"/>
  </w:num>
  <w:num w:numId="14" w16cid:durableId="83839367">
    <w:abstractNumId w:val="12"/>
  </w:num>
  <w:num w:numId="15" w16cid:durableId="344403282">
    <w:abstractNumId w:val="25"/>
  </w:num>
  <w:num w:numId="16" w16cid:durableId="464273067">
    <w:abstractNumId w:val="34"/>
  </w:num>
  <w:num w:numId="17" w16cid:durableId="169682812">
    <w:abstractNumId w:val="35"/>
  </w:num>
  <w:num w:numId="18" w16cid:durableId="1526938070">
    <w:abstractNumId w:val="11"/>
  </w:num>
  <w:num w:numId="19" w16cid:durableId="1602713443">
    <w:abstractNumId w:val="30"/>
  </w:num>
  <w:num w:numId="20" w16cid:durableId="1927303539">
    <w:abstractNumId w:val="31"/>
  </w:num>
  <w:num w:numId="21" w16cid:durableId="1954053715">
    <w:abstractNumId w:val="13"/>
  </w:num>
  <w:num w:numId="22" w16cid:durableId="1822035460">
    <w:abstractNumId w:val="10"/>
  </w:num>
  <w:num w:numId="23" w16cid:durableId="2104296228">
    <w:abstractNumId w:val="15"/>
  </w:num>
  <w:num w:numId="24" w16cid:durableId="459307048">
    <w:abstractNumId w:val="3"/>
  </w:num>
  <w:num w:numId="25" w16cid:durableId="129716135">
    <w:abstractNumId w:val="3"/>
  </w:num>
  <w:num w:numId="26" w16cid:durableId="1883130744">
    <w:abstractNumId w:val="32"/>
  </w:num>
  <w:num w:numId="27" w16cid:durableId="1195197910">
    <w:abstractNumId w:val="23"/>
  </w:num>
  <w:num w:numId="28" w16cid:durableId="2061399532">
    <w:abstractNumId w:val="17"/>
  </w:num>
  <w:num w:numId="29" w16cid:durableId="1183712812">
    <w:abstractNumId w:val="8"/>
  </w:num>
  <w:num w:numId="30" w16cid:durableId="649019578">
    <w:abstractNumId w:val="27"/>
  </w:num>
  <w:num w:numId="31" w16cid:durableId="492138479">
    <w:abstractNumId w:val="33"/>
  </w:num>
  <w:num w:numId="32" w16cid:durableId="18355923">
    <w:abstractNumId w:val="20"/>
  </w:num>
  <w:num w:numId="33" w16cid:durableId="884756880">
    <w:abstractNumId w:val="3"/>
  </w:num>
  <w:num w:numId="34" w16cid:durableId="29453536">
    <w:abstractNumId w:val="20"/>
  </w:num>
  <w:num w:numId="35" w16cid:durableId="1577015163">
    <w:abstractNumId w:val="24"/>
  </w:num>
  <w:num w:numId="36" w16cid:durableId="1861158308">
    <w:abstractNumId w:val="3"/>
  </w:num>
  <w:num w:numId="37" w16cid:durableId="1624851077">
    <w:abstractNumId w:val="20"/>
  </w:num>
  <w:num w:numId="38" w16cid:durableId="1801876517">
    <w:abstractNumId w:val="3"/>
  </w:num>
  <w:num w:numId="39" w16cid:durableId="945429219">
    <w:abstractNumId w:val="14"/>
  </w:num>
  <w:num w:numId="40" w16cid:durableId="1580825433">
    <w:abstractNumId w:val="3"/>
  </w:num>
  <w:num w:numId="41" w16cid:durableId="1071465793">
    <w:abstractNumId w:val="16"/>
  </w:num>
  <w:num w:numId="42" w16cid:durableId="316303310">
    <w:abstractNumId w:val="3"/>
  </w:num>
  <w:num w:numId="43" w16cid:durableId="786896328">
    <w:abstractNumId w:val="26"/>
  </w:num>
  <w:num w:numId="44" w16cid:durableId="1425884563">
    <w:abstractNumId w:val="28"/>
  </w:num>
  <w:num w:numId="45" w16cid:durableId="694162187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removePersonalInformation/>
  <w:removeDateAndTime/>
  <w:displayBackgroundShape/>
  <w:proofState w:spelling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58A7"/>
    <w:rsid w:val="000013F0"/>
    <w:rsid w:val="00001CFC"/>
    <w:rsid w:val="000023C9"/>
    <w:rsid w:val="00002434"/>
    <w:rsid w:val="00003308"/>
    <w:rsid w:val="0000418E"/>
    <w:rsid w:val="000046D0"/>
    <w:rsid w:val="00004C08"/>
    <w:rsid w:val="000051C7"/>
    <w:rsid w:val="00005616"/>
    <w:rsid w:val="00005935"/>
    <w:rsid w:val="00006A90"/>
    <w:rsid w:val="00007A1C"/>
    <w:rsid w:val="00007DA9"/>
    <w:rsid w:val="00010997"/>
    <w:rsid w:val="00010C84"/>
    <w:rsid w:val="00010ECA"/>
    <w:rsid w:val="00011141"/>
    <w:rsid w:val="00011A33"/>
    <w:rsid w:val="00012036"/>
    <w:rsid w:val="000125E5"/>
    <w:rsid w:val="00012B69"/>
    <w:rsid w:val="000146EF"/>
    <w:rsid w:val="00015440"/>
    <w:rsid w:val="00016197"/>
    <w:rsid w:val="00016839"/>
    <w:rsid w:val="000168D7"/>
    <w:rsid w:val="0001711D"/>
    <w:rsid w:val="00017458"/>
    <w:rsid w:val="00020917"/>
    <w:rsid w:val="00020E78"/>
    <w:rsid w:val="0002114C"/>
    <w:rsid w:val="000212C6"/>
    <w:rsid w:val="00021E93"/>
    <w:rsid w:val="000221D7"/>
    <w:rsid w:val="000221D8"/>
    <w:rsid w:val="00022462"/>
    <w:rsid w:val="0002313F"/>
    <w:rsid w:val="0002333E"/>
    <w:rsid w:val="000233F6"/>
    <w:rsid w:val="000248B0"/>
    <w:rsid w:val="00024E06"/>
    <w:rsid w:val="000260EE"/>
    <w:rsid w:val="00026195"/>
    <w:rsid w:val="0002672B"/>
    <w:rsid w:val="00027832"/>
    <w:rsid w:val="00030ACA"/>
    <w:rsid w:val="00030CE1"/>
    <w:rsid w:val="00031167"/>
    <w:rsid w:val="00031459"/>
    <w:rsid w:val="00031493"/>
    <w:rsid w:val="000315E9"/>
    <w:rsid w:val="00031986"/>
    <w:rsid w:val="00031F4A"/>
    <w:rsid w:val="000333C4"/>
    <w:rsid w:val="000335F4"/>
    <w:rsid w:val="00033610"/>
    <w:rsid w:val="000339E8"/>
    <w:rsid w:val="0003427B"/>
    <w:rsid w:val="0003428F"/>
    <w:rsid w:val="0003435C"/>
    <w:rsid w:val="0003490C"/>
    <w:rsid w:val="00034C56"/>
    <w:rsid w:val="0003640C"/>
    <w:rsid w:val="000365FE"/>
    <w:rsid w:val="00037912"/>
    <w:rsid w:val="00037E22"/>
    <w:rsid w:val="000410DC"/>
    <w:rsid w:val="00041AA7"/>
    <w:rsid w:val="00042B80"/>
    <w:rsid w:val="00042DFC"/>
    <w:rsid w:val="00042FB3"/>
    <w:rsid w:val="00044448"/>
    <w:rsid w:val="00044A52"/>
    <w:rsid w:val="00044B35"/>
    <w:rsid w:val="000455EF"/>
    <w:rsid w:val="00045C9D"/>
    <w:rsid w:val="00045D29"/>
    <w:rsid w:val="00045F05"/>
    <w:rsid w:val="0004657F"/>
    <w:rsid w:val="00046BAC"/>
    <w:rsid w:val="0004797C"/>
    <w:rsid w:val="000503FD"/>
    <w:rsid w:val="000513F0"/>
    <w:rsid w:val="00051655"/>
    <w:rsid w:val="00051CAD"/>
    <w:rsid w:val="000529FF"/>
    <w:rsid w:val="00052A4D"/>
    <w:rsid w:val="00052ABC"/>
    <w:rsid w:val="00053176"/>
    <w:rsid w:val="00053A95"/>
    <w:rsid w:val="00054E23"/>
    <w:rsid w:val="00055620"/>
    <w:rsid w:val="00055973"/>
    <w:rsid w:val="0005604E"/>
    <w:rsid w:val="000562F9"/>
    <w:rsid w:val="00056B4D"/>
    <w:rsid w:val="00057671"/>
    <w:rsid w:val="00057943"/>
    <w:rsid w:val="00060CFE"/>
    <w:rsid w:val="00061DB5"/>
    <w:rsid w:val="0006231A"/>
    <w:rsid w:val="00062637"/>
    <w:rsid w:val="00062D88"/>
    <w:rsid w:val="00062FE9"/>
    <w:rsid w:val="000635A1"/>
    <w:rsid w:val="00063964"/>
    <w:rsid w:val="00063BB8"/>
    <w:rsid w:val="00064CF4"/>
    <w:rsid w:val="0006537E"/>
    <w:rsid w:val="000655D3"/>
    <w:rsid w:val="000658A0"/>
    <w:rsid w:val="000659D3"/>
    <w:rsid w:val="00066332"/>
    <w:rsid w:val="00066754"/>
    <w:rsid w:val="000668C4"/>
    <w:rsid w:val="00066F30"/>
    <w:rsid w:val="000675E3"/>
    <w:rsid w:val="0007011E"/>
    <w:rsid w:val="000705D8"/>
    <w:rsid w:val="00070FBF"/>
    <w:rsid w:val="00073EFD"/>
    <w:rsid w:val="00074564"/>
    <w:rsid w:val="00074B70"/>
    <w:rsid w:val="000766EB"/>
    <w:rsid w:val="000776C7"/>
    <w:rsid w:val="00077828"/>
    <w:rsid w:val="00077BBE"/>
    <w:rsid w:val="000800D9"/>
    <w:rsid w:val="00080D81"/>
    <w:rsid w:val="00083749"/>
    <w:rsid w:val="00083989"/>
    <w:rsid w:val="00083A87"/>
    <w:rsid w:val="00083E03"/>
    <w:rsid w:val="00084199"/>
    <w:rsid w:val="000843C5"/>
    <w:rsid w:val="00084752"/>
    <w:rsid w:val="00084777"/>
    <w:rsid w:val="00085004"/>
    <w:rsid w:val="000851D2"/>
    <w:rsid w:val="00085853"/>
    <w:rsid w:val="00085AA7"/>
    <w:rsid w:val="00086386"/>
    <w:rsid w:val="00086540"/>
    <w:rsid w:val="00087024"/>
    <w:rsid w:val="00087D7C"/>
    <w:rsid w:val="00090916"/>
    <w:rsid w:val="00090F09"/>
    <w:rsid w:val="00091512"/>
    <w:rsid w:val="00091FE1"/>
    <w:rsid w:val="00092261"/>
    <w:rsid w:val="00092387"/>
    <w:rsid w:val="00092CB2"/>
    <w:rsid w:val="00093C3E"/>
    <w:rsid w:val="00093F43"/>
    <w:rsid w:val="000949CC"/>
    <w:rsid w:val="00094BDF"/>
    <w:rsid w:val="00094D22"/>
    <w:rsid w:val="00095910"/>
    <w:rsid w:val="0009592D"/>
    <w:rsid w:val="00095B16"/>
    <w:rsid w:val="00095D5F"/>
    <w:rsid w:val="0009621C"/>
    <w:rsid w:val="00097A0B"/>
    <w:rsid w:val="000A03E2"/>
    <w:rsid w:val="000A063B"/>
    <w:rsid w:val="000A0ECD"/>
    <w:rsid w:val="000A180B"/>
    <w:rsid w:val="000A29C3"/>
    <w:rsid w:val="000A2D4B"/>
    <w:rsid w:val="000A2EE9"/>
    <w:rsid w:val="000A324B"/>
    <w:rsid w:val="000A32B5"/>
    <w:rsid w:val="000A3C17"/>
    <w:rsid w:val="000A3C60"/>
    <w:rsid w:val="000A4A9B"/>
    <w:rsid w:val="000A56AE"/>
    <w:rsid w:val="000A6581"/>
    <w:rsid w:val="000A72B6"/>
    <w:rsid w:val="000A79BF"/>
    <w:rsid w:val="000B09DD"/>
    <w:rsid w:val="000B26CE"/>
    <w:rsid w:val="000B2743"/>
    <w:rsid w:val="000B31A1"/>
    <w:rsid w:val="000B3EC7"/>
    <w:rsid w:val="000B3EEA"/>
    <w:rsid w:val="000B568A"/>
    <w:rsid w:val="000B5984"/>
    <w:rsid w:val="000B5B3B"/>
    <w:rsid w:val="000B5EDF"/>
    <w:rsid w:val="000B70A0"/>
    <w:rsid w:val="000B7D5D"/>
    <w:rsid w:val="000C054D"/>
    <w:rsid w:val="000C0559"/>
    <w:rsid w:val="000C0C8E"/>
    <w:rsid w:val="000C171F"/>
    <w:rsid w:val="000C1BAE"/>
    <w:rsid w:val="000C2377"/>
    <w:rsid w:val="000C24C1"/>
    <w:rsid w:val="000C27FC"/>
    <w:rsid w:val="000C2A83"/>
    <w:rsid w:val="000C2AC2"/>
    <w:rsid w:val="000C37F4"/>
    <w:rsid w:val="000C3A39"/>
    <w:rsid w:val="000C41E4"/>
    <w:rsid w:val="000C5183"/>
    <w:rsid w:val="000C5818"/>
    <w:rsid w:val="000C59A0"/>
    <w:rsid w:val="000C666A"/>
    <w:rsid w:val="000C6CE5"/>
    <w:rsid w:val="000C7B77"/>
    <w:rsid w:val="000D0466"/>
    <w:rsid w:val="000D0D87"/>
    <w:rsid w:val="000D23FD"/>
    <w:rsid w:val="000D26EA"/>
    <w:rsid w:val="000D2A38"/>
    <w:rsid w:val="000D333C"/>
    <w:rsid w:val="000D445D"/>
    <w:rsid w:val="000D479D"/>
    <w:rsid w:val="000D4DC3"/>
    <w:rsid w:val="000D56F8"/>
    <w:rsid w:val="000D62D9"/>
    <w:rsid w:val="000D6F0B"/>
    <w:rsid w:val="000D7994"/>
    <w:rsid w:val="000D7A69"/>
    <w:rsid w:val="000D7F87"/>
    <w:rsid w:val="000E0ABC"/>
    <w:rsid w:val="000E33FC"/>
    <w:rsid w:val="000E3F18"/>
    <w:rsid w:val="000E4030"/>
    <w:rsid w:val="000E4FF5"/>
    <w:rsid w:val="000E5283"/>
    <w:rsid w:val="000E5F4D"/>
    <w:rsid w:val="000E62AA"/>
    <w:rsid w:val="000E688D"/>
    <w:rsid w:val="000E6CCC"/>
    <w:rsid w:val="000E7A22"/>
    <w:rsid w:val="000E7A4D"/>
    <w:rsid w:val="000E7DBB"/>
    <w:rsid w:val="000E7F2A"/>
    <w:rsid w:val="000F1313"/>
    <w:rsid w:val="000F190F"/>
    <w:rsid w:val="000F216C"/>
    <w:rsid w:val="000F2433"/>
    <w:rsid w:val="000F3E50"/>
    <w:rsid w:val="000F48D4"/>
    <w:rsid w:val="000F4987"/>
    <w:rsid w:val="000F5805"/>
    <w:rsid w:val="000F5FE3"/>
    <w:rsid w:val="000F619A"/>
    <w:rsid w:val="000F65EC"/>
    <w:rsid w:val="000F7C4F"/>
    <w:rsid w:val="000F7D3A"/>
    <w:rsid w:val="001016D0"/>
    <w:rsid w:val="00101899"/>
    <w:rsid w:val="00101A0E"/>
    <w:rsid w:val="00101A3A"/>
    <w:rsid w:val="00101DAE"/>
    <w:rsid w:val="00102181"/>
    <w:rsid w:val="00102B80"/>
    <w:rsid w:val="001033AD"/>
    <w:rsid w:val="00103670"/>
    <w:rsid w:val="00103BB5"/>
    <w:rsid w:val="00103C2F"/>
    <w:rsid w:val="00104EF2"/>
    <w:rsid w:val="00104FFE"/>
    <w:rsid w:val="001050C1"/>
    <w:rsid w:val="00106767"/>
    <w:rsid w:val="001068AD"/>
    <w:rsid w:val="00107900"/>
    <w:rsid w:val="001104D0"/>
    <w:rsid w:val="00110A3F"/>
    <w:rsid w:val="00110B15"/>
    <w:rsid w:val="00110D4D"/>
    <w:rsid w:val="001115B8"/>
    <w:rsid w:val="00111F75"/>
    <w:rsid w:val="00111F91"/>
    <w:rsid w:val="00112154"/>
    <w:rsid w:val="001126DC"/>
    <w:rsid w:val="00112CF3"/>
    <w:rsid w:val="0011314F"/>
    <w:rsid w:val="00113E87"/>
    <w:rsid w:val="001146C9"/>
    <w:rsid w:val="00114C2A"/>
    <w:rsid w:val="00114CF1"/>
    <w:rsid w:val="0011573E"/>
    <w:rsid w:val="00115777"/>
    <w:rsid w:val="00115A4C"/>
    <w:rsid w:val="00115BCC"/>
    <w:rsid w:val="00115F79"/>
    <w:rsid w:val="00116C1C"/>
    <w:rsid w:val="00116E86"/>
    <w:rsid w:val="0011727A"/>
    <w:rsid w:val="00117F2D"/>
    <w:rsid w:val="001201CA"/>
    <w:rsid w:val="00120A0F"/>
    <w:rsid w:val="00120F2A"/>
    <w:rsid w:val="00121257"/>
    <w:rsid w:val="001212D9"/>
    <w:rsid w:val="001218F0"/>
    <w:rsid w:val="00121AD4"/>
    <w:rsid w:val="00122A8C"/>
    <w:rsid w:val="00123137"/>
    <w:rsid w:val="0012327E"/>
    <w:rsid w:val="001242FA"/>
    <w:rsid w:val="001245F8"/>
    <w:rsid w:val="00124A02"/>
    <w:rsid w:val="00124B7F"/>
    <w:rsid w:val="00125AA5"/>
    <w:rsid w:val="0012634B"/>
    <w:rsid w:val="001264D9"/>
    <w:rsid w:val="00126930"/>
    <w:rsid w:val="001269DE"/>
    <w:rsid w:val="00126B68"/>
    <w:rsid w:val="001274CF"/>
    <w:rsid w:val="0012777F"/>
    <w:rsid w:val="001303E6"/>
    <w:rsid w:val="00130B63"/>
    <w:rsid w:val="0013145F"/>
    <w:rsid w:val="00132660"/>
    <w:rsid w:val="00132839"/>
    <w:rsid w:val="00132BD3"/>
    <w:rsid w:val="001337EF"/>
    <w:rsid w:val="00133D85"/>
    <w:rsid w:val="00134884"/>
    <w:rsid w:val="001349D0"/>
    <w:rsid w:val="001349E6"/>
    <w:rsid w:val="00134C72"/>
    <w:rsid w:val="00134F58"/>
    <w:rsid w:val="00135805"/>
    <w:rsid w:val="00135C72"/>
    <w:rsid w:val="0013640D"/>
    <w:rsid w:val="00136BBA"/>
    <w:rsid w:val="001370D7"/>
    <w:rsid w:val="001373CF"/>
    <w:rsid w:val="0013785C"/>
    <w:rsid w:val="00140CA2"/>
    <w:rsid w:val="00140DAE"/>
    <w:rsid w:val="0014100E"/>
    <w:rsid w:val="00141077"/>
    <w:rsid w:val="001415BF"/>
    <w:rsid w:val="00141E4F"/>
    <w:rsid w:val="00141FFD"/>
    <w:rsid w:val="001425DC"/>
    <w:rsid w:val="0014271D"/>
    <w:rsid w:val="00142AA8"/>
    <w:rsid w:val="001430A1"/>
    <w:rsid w:val="00143A45"/>
    <w:rsid w:val="00144528"/>
    <w:rsid w:val="00144C36"/>
    <w:rsid w:val="00144CD5"/>
    <w:rsid w:val="00145573"/>
    <w:rsid w:val="001455D8"/>
    <w:rsid w:val="0014666C"/>
    <w:rsid w:val="00147AC1"/>
    <w:rsid w:val="00150295"/>
    <w:rsid w:val="001502F8"/>
    <w:rsid w:val="00150C1F"/>
    <w:rsid w:val="00151506"/>
    <w:rsid w:val="0015180F"/>
    <w:rsid w:val="00151F3E"/>
    <w:rsid w:val="00153876"/>
    <w:rsid w:val="00153EDA"/>
    <w:rsid w:val="001544A8"/>
    <w:rsid w:val="0015477F"/>
    <w:rsid w:val="00155002"/>
    <w:rsid w:val="001551EF"/>
    <w:rsid w:val="00157421"/>
    <w:rsid w:val="00160B2E"/>
    <w:rsid w:val="00160DF2"/>
    <w:rsid w:val="001614EE"/>
    <w:rsid w:val="0016181F"/>
    <w:rsid w:val="0016190B"/>
    <w:rsid w:val="00161C86"/>
    <w:rsid w:val="00162550"/>
    <w:rsid w:val="00162890"/>
    <w:rsid w:val="00162EE5"/>
    <w:rsid w:val="00163D12"/>
    <w:rsid w:val="00164260"/>
    <w:rsid w:val="00164334"/>
    <w:rsid w:val="00164AC5"/>
    <w:rsid w:val="00164C14"/>
    <w:rsid w:val="0016526B"/>
    <w:rsid w:val="001658AF"/>
    <w:rsid w:val="001660CF"/>
    <w:rsid w:val="001667BE"/>
    <w:rsid w:val="00166BCF"/>
    <w:rsid w:val="001708ED"/>
    <w:rsid w:val="001709A6"/>
    <w:rsid w:val="00170AD3"/>
    <w:rsid w:val="0017166E"/>
    <w:rsid w:val="0017167E"/>
    <w:rsid w:val="00171E93"/>
    <w:rsid w:val="00171EBC"/>
    <w:rsid w:val="00172890"/>
    <w:rsid w:val="00172D78"/>
    <w:rsid w:val="00172EA9"/>
    <w:rsid w:val="001731D4"/>
    <w:rsid w:val="00173ED2"/>
    <w:rsid w:val="001743CF"/>
    <w:rsid w:val="001746FC"/>
    <w:rsid w:val="00174A76"/>
    <w:rsid w:val="00175429"/>
    <w:rsid w:val="00176383"/>
    <w:rsid w:val="0017639B"/>
    <w:rsid w:val="001763BB"/>
    <w:rsid w:val="001776BD"/>
    <w:rsid w:val="00177ADF"/>
    <w:rsid w:val="00177C79"/>
    <w:rsid w:val="001802F4"/>
    <w:rsid w:val="00180481"/>
    <w:rsid w:val="00181198"/>
    <w:rsid w:val="00181613"/>
    <w:rsid w:val="00181E62"/>
    <w:rsid w:val="001829C8"/>
    <w:rsid w:val="00182D11"/>
    <w:rsid w:val="00182FDF"/>
    <w:rsid w:val="00184D56"/>
    <w:rsid w:val="00185012"/>
    <w:rsid w:val="001853AE"/>
    <w:rsid w:val="001859E9"/>
    <w:rsid w:val="0018680F"/>
    <w:rsid w:val="00190C08"/>
    <w:rsid w:val="00190EA6"/>
    <w:rsid w:val="00191172"/>
    <w:rsid w:val="001913ED"/>
    <w:rsid w:val="00191610"/>
    <w:rsid w:val="001917F3"/>
    <w:rsid w:val="00191C6C"/>
    <w:rsid w:val="00191FA6"/>
    <w:rsid w:val="00192372"/>
    <w:rsid w:val="00192FE1"/>
    <w:rsid w:val="00193653"/>
    <w:rsid w:val="00193CDB"/>
    <w:rsid w:val="00197C49"/>
    <w:rsid w:val="001A03FF"/>
    <w:rsid w:val="001A1105"/>
    <w:rsid w:val="001A152C"/>
    <w:rsid w:val="001A16D5"/>
    <w:rsid w:val="001A1934"/>
    <w:rsid w:val="001A1A87"/>
    <w:rsid w:val="001A1F11"/>
    <w:rsid w:val="001A24EC"/>
    <w:rsid w:val="001A2E95"/>
    <w:rsid w:val="001A4D33"/>
    <w:rsid w:val="001A51E7"/>
    <w:rsid w:val="001A66B7"/>
    <w:rsid w:val="001A6A57"/>
    <w:rsid w:val="001A6C08"/>
    <w:rsid w:val="001A6C52"/>
    <w:rsid w:val="001A6DA7"/>
    <w:rsid w:val="001A70DF"/>
    <w:rsid w:val="001A726A"/>
    <w:rsid w:val="001A7388"/>
    <w:rsid w:val="001A7F4E"/>
    <w:rsid w:val="001A7F79"/>
    <w:rsid w:val="001B0C4B"/>
    <w:rsid w:val="001B1E5A"/>
    <w:rsid w:val="001B2C68"/>
    <w:rsid w:val="001B2CEB"/>
    <w:rsid w:val="001B3D04"/>
    <w:rsid w:val="001B3FF0"/>
    <w:rsid w:val="001B455A"/>
    <w:rsid w:val="001B46C8"/>
    <w:rsid w:val="001B6074"/>
    <w:rsid w:val="001B67D0"/>
    <w:rsid w:val="001B6FA3"/>
    <w:rsid w:val="001B704A"/>
    <w:rsid w:val="001B7B3C"/>
    <w:rsid w:val="001C0084"/>
    <w:rsid w:val="001C09EE"/>
    <w:rsid w:val="001C1020"/>
    <w:rsid w:val="001C158F"/>
    <w:rsid w:val="001C17FF"/>
    <w:rsid w:val="001C1947"/>
    <w:rsid w:val="001C1B07"/>
    <w:rsid w:val="001C20A2"/>
    <w:rsid w:val="001C25CE"/>
    <w:rsid w:val="001C26D5"/>
    <w:rsid w:val="001C2EF6"/>
    <w:rsid w:val="001C329C"/>
    <w:rsid w:val="001C32BD"/>
    <w:rsid w:val="001C345E"/>
    <w:rsid w:val="001C445F"/>
    <w:rsid w:val="001C5713"/>
    <w:rsid w:val="001C5B04"/>
    <w:rsid w:val="001C5DDC"/>
    <w:rsid w:val="001C61DC"/>
    <w:rsid w:val="001C6677"/>
    <w:rsid w:val="001C6D86"/>
    <w:rsid w:val="001C7C6A"/>
    <w:rsid w:val="001D044B"/>
    <w:rsid w:val="001D0993"/>
    <w:rsid w:val="001D0C8B"/>
    <w:rsid w:val="001D1456"/>
    <w:rsid w:val="001D15D7"/>
    <w:rsid w:val="001D1B09"/>
    <w:rsid w:val="001D28D6"/>
    <w:rsid w:val="001D2966"/>
    <w:rsid w:val="001D2E5A"/>
    <w:rsid w:val="001D31A2"/>
    <w:rsid w:val="001D3FB8"/>
    <w:rsid w:val="001D4324"/>
    <w:rsid w:val="001D51B1"/>
    <w:rsid w:val="001D5539"/>
    <w:rsid w:val="001D60EB"/>
    <w:rsid w:val="001D7534"/>
    <w:rsid w:val="001E05EA"/>
    <w:rsid w:val="001E131A"/>
    <w:rsid w:val="001E17BF"/>
    <w:rsid w:val="001E1F34"/>
    <w:rsid w:val="001E2651"/>
    <w:rsid w:val="001E286F"/>
    <w:rsid w:val="001E38D9"/>
    <w:rsid w:val="001E39E9"/>
    <w:rsid w:val="001E3BE3"/>
    <w:rsid w:val="001E40DD"/>
    <w:rsid w:val="001E41E4"/>
    <w:rsid w:val="001E4653"/>
    <w:rsid w:val="001E4C09"/>
    <w:rsid w:val="001E5750"/>
    <w:rsid w:val="001E5F21"/>
    <w:rsid w:val="001E64AA"/>
    <w:rsid w:val="001E718A"/>
    <w:rsid w:val="001E725D"/>
    <w:rsid w:val="001E739C"/>
    <w:rsid w:val="001E7AA3"/>
    <w:rsid w:val="001E7D29"/>
    <w:rsid w:val="001F047B"/>
    <w:rsid w:val="001F1E15"/>
    <w:rsid w:val="001F1F28"/>
    <w:rsid w:val="001F2722"/>
    <w:rsid w:val="001F29C0"/>
    <w:rsid w:val="001F529E"/>
    <w:rsid w:val="001F5C3B"/>
    <w:rsid w:val="001F60A0"/>
    <w:rsid w:val="001F641C"/>
    <w:rsid w:val="001F7040"/>
    <w:rsid w:val="001F710B"/>
    <w:rsid w:val="001F75E1"/>
    <w:rsid w:val="001F7810"/>
    <w:rsid w:val="00200290"/>
    <w:rsid w:val="00200F82"/>
    <w:rsid w:val="002015EA"/>
    <w:rsid w:val="002016BB"/>
    <w:rsid w:val="00201A67"/>
    <w:rsid w:val="00202F54"/>
    <w:rsid w:val="00203FBA"/>
    <w:rsid w:val="0020473E"/>
    <w:rsid w:val="0020486A"/>
    <w:rsid w:val="00205013"/>
    <w:rsid w:val="002052C7"/>
    <w:rsid w:val="0020571E"/>
    <w:rsid w:val="002062BD"/>
    <w:rsid w:val="002062D7"/>
    <w:rsid w:val="002104C9"/>
    <w:rsid w:val="00210BCF"/>
    <w:rsid w:val="00211377"/>
    <w:rsid w:val="00211849"/>
    <w:rsid w:val="00211A28"/>
    <w:rsid w:val="00211B41"/>
    <w:rsid w:val="002131E1"/>
    <w:rsid w:val="00213DCD"/>
    <w:rsid w:val="002142C0"/>
    <w:rsid w:val="00215094"/>
    <w:rsid w:val="00216373"/>
    <w:rsid w:val="00216507"/>
    <w:rsid w:val="00216B0B"/>
    <w:rsid w:val="00216DDF"/>
    <w:rsid w:val="00217FF4"/>
    <w:rsid w:val="0022043A"/>
    <w:rsid w:val="002211CD"/>
    <w:rsid w:val="00221A20"/>
    <w:rsid w:val="00222D00"/>
    <w:rsid w:val="0022345E"/>
    <w:rsid w:val="00223D2B"/>
    <w:rsid w:val="00224057"/>
    <w:rsid w:val="002253B9"/>
    <w:rsid w:val="00226585"/>
    <w:rsid w:val="00227312"/>
    <w:rsid w:val="00227793"/>
    <w:rsid w:val="00227C4F"/>
    <w:rsid w:val="00227D2E"/>
    <w:rsid w:val="002301FB"/>
    <w:rsid w:val="002305E4"/>
    <w:rsid w:val="0023098B"/>
    <w:rsid w:val="00231BC2"/>
    <w:rsid w:val="00232E86"/>
    <w:rsid w:val="00232F03"/>
    <w:rsid w:val="002330F3"/>
    <w:rsid w:val="00233600"/>
    <w:rsid w:val="002345FA"/>
    <w:rsid w:val="00234E6D"/>
    <w:rsid w:val="00235D46"/>
    <w:rsid w:val="00236721"/>
    <w:rsid w:val="00237311"/>
    <w:rsid w:val="002379B0"/>
    <w:rsid w:val="002404F5"/>
    <w:rsid w:val="00241344"/>
    <w:rsid w:val="002413BC"/>
    <w:rsid w:val="00241654"/>
    <w:rsid w:val="00241C2D"/>
    <w:rsid w:val="00241DA0"/>
    <w:rsid w:val="00242FAA"/>
    <w:rsid w:val="00243E94"/>
    <w:rsid w:val="0024487F"/>
    <w:rsid w:val="00244CC9"/>
    <w:rsid w:val="00245DDC"/>
    <w:rsid w:val="002462AE"/>
    <w:rsid w:val="002466B3"/>
    <w:rsid w:val="00246976"/>
    <w:rsid w:val="00246B3C"/>
    <w:rsid w:val="002470F6"/>
    <w:rsid w:val="0024761B"/>
    <w:rsid w:val="002479BE"/>
    <w:rsid w:val="00247BC1"/>
    <w:rsid w:val="00250159"/>
    <w:rsid w:val="002504FF"/>
    <w:rsid w:val="00250822"/>
    <w:rsid w:val="00250828"/>
    <w:rsid w:val="00250C0E"/>
    <w:rsid w:val="002524BC"/>
    <w:rsid w:val="00253855"/>
    <w:rsid w:val="002539F2"/>
    <w:rsid w:val="00253CBC"/>
    <w:rsid w:val="00254382"/>
    <w:rsid w:val="00254E79"/>
    <w:rsid w:val="002550A9"/>
    <w:rsid w:val="00255A55"/>
    <w:rsid w:val="00255AC1"/>
    <w:rsid w:val="00256502"/>
    <w:rsid w:val="00256861"/>
    <w:rsid w:val="00256D6B"/>
    <w:rsid w:val="00257195"/>
    <w:rsid w:val="0025771B"/>
    <w:rsid w:val="00257FD3"/>
    <w:rsid w:val="002636DA"/>
    <w:rsid w:val="00263C85"/>
    <w:rsid w:val="00264440"/>
    <w:rsid w:val="00264481"/>
    <w:rsid w:val="00264510"/>
    <w:rsid w:val="0026467A"/>
    <w:rsid w:val="00264FA5"/>
    <w:rsid w:val="00265380"/>
    <w:rsid w:val="00265717"/>
    <w:rsid w:val="002672C9"/>
    <w:rsid w:val="0026756B"/>
    <w:rsid w:val="00270AAC"/>
    <w:rsid w:val="00270CAF"/>
    <w:rsid w:val="00270D3D"/>
    <w:rsid w:val="00270D66"/>
    <w:rsid w:val="00270D96"/>
    <w:rsid w:val="002713D0"/>
    <w:rsid w:val="002717CF"/>
    <w:rsid w:val="002718C0"/>
    <w:rsid w:val="00272058"/>
    <w:rsid w:val="002722F8"/>
    <w:rsid w:val="002724D7"/>
    <w:rsid w:val="0027263F"/>
    <w:rsid w:val="00272CAA"/>
    <w:rsid w:val="00272D68"/>
    <w:rsid w:val="00273297"/>
    <w:rsid w:val="00273A37"/>
    <w:rsid w:val="00274F51"/>
    <w:rsid w:val="00275021"/>
    <w:rsid w:val="00275260"/>
    <w:rsid w:val="002760BB"/>
    <w:rsid w:val="002761D4"/>
    <w:rsid w:val="0027650C"/>
    <w:rsid w:val="00276FA1"/>
    <w:rsid w:val="0027706C"/>
    <w:rsid w:val="00277EFE"/>
    <w:rsid w:val="00280AB4"/>
    <w:rsid w:val="00281CAF"/>
    <w:rsid w:val="00282ED6"/>
    <w:rsid w:val="002832EB"/>
    <w:rsid w:val="00283FB6"/>
    <w:rsid w:val="00284FC7"/>
    <w:rsid w:val="00285011"/>
    <w:rsid w:val="0028575C"/>
    <w:rsid w:val="00285788"/>
    <w:rsid w:val="002858A2"/>
    <w:rsid w:val="00285A93"/>
    <w:rsid w:val="00285B87"/>
    <w:rsid w:val="00286799"/>
    <w:rsid w:val="00286D52"/>
    <w:rsid w:val="00286F38"/>
    <w:rsid w:val="00290A13"/>
    <w:rsid w:val="00290D28"/>
    <w:rsid w:val="00290E28"/>
    <w:rsid w:val="00291847"/>
    <w:rsid w:val="002918D2"/>
    <w:rsid w:val="00291B4A"/>
    <w:rsid w:val="00291C64"/>
    <w:rsid w:val="00292012"/>
    <w:rsid w:val="00292157"/>
    <w:rsid w:val="00292363"/>
    <w:rsid w:val="00293D30"/>
    <w:rsid w:val="002947A6"/>
    <w:rsid w:val="002954F9"/>
    <w:rsid w:val="00295E3E"/>
    <w:rsid w:val="00295EDE"/>
    <w:rsid w:val="002960FE"/>
    <w:rsid w:val="00296490"/>
    <w:rsid w:val="0029722B"/>
    <w:rsid w:val="002A01A9"/>
    <w:rsid w:val="002A131F"/>
    <w:rsid w:val="002A3C3A"/>
    <w:rsid w:val="002A4918"/>
    <w:rsid w:val="002A4B35"/>
    <w:rsid w:val="002A542A"/>
    <w:rsid w:val="002A544A"/>
    <w:rsid w:val="002A726B"/>
    <w:rsid w:val="002A76CC"/>
    <w:rsid w:val="002A7C46"/>
    <w:rsid w:val="002A7E75"/>
    <w:rsid w:val="002B009D"/>
    <w:rsid w:val="002B0220"/>
    <w:rsid w:val="002B099E"/>
    <w:rsid w:val="002B0B74"/>
    <w:rsid w:val="002B1276"/>
    <w:rsid w:val="002B136E"/>
    <w:rsid w:val="002B1EE0"/>
    <w:rsid w:val="002B2054"/>
    <w:rsid w:val="002B23AE"/>
    <w:rsid w:val="002B2A60"/>
    <w:rsid w:val="002B2C25"/>
    <w:rsid w:val="002B2DDB"/>
    <w:rsid w:val="002B34C0"/>
    <w:rsid w:val="002B46DC"/>
    <w:rsid w:val="002B582C"/>
    <w:rsid w:val="002B5D17"/>
    <w:rsid w:val="002B62DD"/>
    <w:rsid w:val="002B6323"/>
    <w:rsid w:val="002B649E"/>
    <w:rsid w:val="002B6C7A"/>
    <w:rsid w:val="002B6F03"/>
    <w:rsid w:val="002B73DF"/>
    <w:rsid w:val="002C00AB"/>
    <w:rsid w:val="002C0E74"/>
    <w:rsid w:val="002C2630"/>
    <w:rsid w:val="002C3460"/>
    <w:rsid w:val="002C3D7E"/>
    <w:rsid w:val="002C40DD"/>
    <w:rsid w:val="002C5EEA"/>
    <w:rsid w:val="002C5F07"/>
    <w:rsid w:val="002D08A8"/>
    <w:rsid w:val="002D0A9E"/>
    <w:rsid w:val="002D2643"/>
    <w:rsid w:val="002D361E"/>
    <w:rsid w:val="002D39AC"/>
    <w:rsid w:val="002D3E2A"/>
    <w:rsid w:val="002D43DE"/>
    <w:rsid w:val="002D43F1"/>
    <w:rsid w:val="002D445A"/>
    <w:rsid w:val="002D4FD7"/>
    <w:rsid w:val="002D5120"/>
    <w:rsid w:val="002D577C"/>
    <w:rsid w:val="002D59EE"/>
    <w:rsid w:val="002D6479"/>
    <w:rsid w:val="002D6A87"/>
    <w:rsid w:val="002D6D0B"/>
    <w:rsid w:val="002D6F10"/>
    <w:rsid w:val="002D6FF7"/>
    <w:rsid w:val="002D7E0F"/>
    <w:rsid w:val="002E0235"/>
    <w:rsid w:val="002E0947"/>
    <w:rsid w:val="002E0E53"/>
    <w:rsid w:val="002E151C"/>
    <w:rsid w:val="002E1A8D"/>
    <w:rsid w:val="002E1B08"/>
    <w:rsid w:val="002E1DB3"/>
    <w:rsid w:val="002E2AF0"/>
    <w:rsid w:val="002E2BD3"/>
    <w:rsid w:val="002E2C06"/>
    <w:rsid w:val="002E2E87"/>
    <w:rsid w:val="002E3C3F"/>
    <w:rsid w:val="002E3DDD"/>
    <w:rsid w:val="002E4C56"/>
    <w:rsid w:val="002E4F42"/>
    <w:rsid w:val="002E4FF2"/>
    <w:rsid w:val="002E5D20"/>
    <w:rsid w:val="002E78C7"/>
    <w:rsid w:val="002E7BEF"/>
    <w:rsid w:val="002E7C7D"/>
    <w:rsid w:val="002E7D00"/>
    <w:rsid w:val="002F1528"/>
    <w:rsid w:val="002F16AB"/>
    <w:rsid w:val="002F1C58"/>
    <w:rsid w:val="002F2E8E"/>
    <w:rsid w:val="002F3305"/>
    <w:rsid w:val="002F3F7A"/>
    <w:rsid w:val="002F462F"/>
    <w:rsid w:val="002F4E96"/>
    <w:rsid w:val="002F4F51"/>
    <w:rsid w:val="002F4FD4"/>
    <w:rsid w:val="002F50C2"/>
    <w:rsid w:val="002F6191"/>
    <w:rsid w:val="002F65CA"/>
    <w:rsid w:val="002F6B63"/>
    <w:rsid w:val="002F6C49"/>
    <w:rsid w:val="002F74A4"/>
    <w:rsid w:val="002F7766"/>
    <w:rsid w:val="00300EFD"/>
    <w:rsid w:val="0030130B"/>
    <w:rsid w:val="003016CA"/>
    <w:rsid w:val="0030259A"/>
    <w:rsid w:val="0030335D"/>
    <w:rsid w:val="00303736"/>
    <w:rsid w:val="00303D8E"/>
    <w:rsid w:val="00303DED"/>
    <w:rsid w:val="00303EEB"/>
    <w:rsid w:val="0030417C"/>
    <w:rsid w:val="00304291"/>
    <w:rsid w:val="00304748"/>
    <w:rsid w:val="00304FD4"/>
    <w:rsid w:val="00305239"/>
    <w:rsid w:val="00305874"/>
    <w:rsid w:val="003059E2"/>
    <w:rsid w:val="003063FA"/>
    <w:rsid w:val="003075EB"/>
    <w:rsid w:val="00307A58"/>
    <w:rsid w:val="00307B75"/>
    <w:rsid w:val="003107A8"/>
    <w:rsid w:val="00310944"/>
    <w:rsid w:val="0031098D"/>
    <w:rsid w:val="00310E53"/>
    <w:rsid w:val="00311650"/>
    <w:rsid w:val="00311F23"/>
    <w:rsid w:val="00311F7A"/>
    <w:rsid w:val="0031237A"/>
    <w:rsid w:val="0031251B"/>
    <w:rsid w:val="0031314A"/>
    <w:rsid w:val="00313180"/>
    <w:rsid w:val="003133AC"/>
    <w:rsid w:val="00313528"/>
    <w:rsid w:val="00313BF8"/>
    <w:rsid w:val="00313E1F"/>
    <w:rsid w:val="0031446F"/>
    <w:rsid w:val="00314CAA"/>
    <w:rsid w:val="0031511E"/>
    <w:rsid w:val="003151EB"/>
    <w:rsid w:val="003152B0"/>
    <w:rsid w:val="00315725"/>
    <w:rsid w:val="003158D4"/>
    <w:rsid w:val="003159C9"/>
    <w:rsid w:val="00315C84"/>
    <w:rsid w:val="00315ECD"/>
    <w:rsid w:val="003170C7"/>
    <w:rsid w:val="00317D2B"/>
    <w:rsid w:val="00317F94"/>
    <w:rsid w:val="003206CF"/>
    <w:rsid w:val="00320A20"/>
    <w:rsid w:val="0032131A"/>
    <w:rsid w:val="00321456"/>
    <w:rsid w:val="00321754"/>
    <w:rsid w:val="00321FFB"/>
    <w:rsid w:val="0032213B"/>
    <w:rsid w:val="0032224D"/>
    <w:rsid w:val="00322ED1"/>
    <w:rsid w:val="00323CC1"/>
    <w:rsid w:val="00323EA7"/>
    <w:rsid w:val="003249BC"/>
    <w:rsid w:val="003252B2"/>
    <w:rsid w:val="003268FC"/>
    <w:rsid w:val="00326997"/>
    <w:rsid w:val="003273DA"/>
    <w:rsid w:val="003310BF"/>
    <w:rsid w:val="0033118C"/>
    <w:rsid w:val="0033154E"/>
    <w:rsid w:val="00331854"/>
    <w:rsid w:val="003319A3"/>
    <w:rsid w:val="00331AC7"/>
    <w:rsid w:val="00331BC4"/>
    <w:rsid w:val="00332301"/>
    <w:rsid w:val="0033268A"/>
    <w:rsid w:val="00332C51"/>
    <w:rsid w:val="003335B7"/>
    <w:rsid w:val="00333DF8"/>
    <w:rsid w:val="00334966"/>
    <w:rsid w:val="003351FF"/>
    <w:rsid w:val="003353CC"/>
    <w:rsid w:val="003357D4"/>
    <w:rsid w:val="00335FA6"/>
    <w:rsid w:val="00335FBD"/>
    <w:rsid w:val="0033610B"/>
    <w:rsid w:val="0033616D"/>
    <w:rsid w:val="00336391"/>
    <w:rsid w:val="00337186"/>
    <w:rsid w:val="003375BF"/>
    <w:rsid w:val="00337620"/>
    <w:rsid w:val="00337C16"/>
    <w:rsid w:val="003401CD"/>
    <w:rsid w:val="00340FCC"/>
    <w:rsid w:val="00341138"/>
    <w:rsid w:val="00343A53"/>
    <w:rsid w:val="0034442D"/>
    <w:rsid w:val="00344827"/>
    <w:rsid w:val="003448DB"/>
    <w:rsid w:val="00345F32"/>
    <w:rsid w:val="0034701A"/>
    <w:rsid w:val="00347837"/>
    <w:rsid w:val="003500E9"/>
    <w:rsid w:val="003508FB"/>
    <w:rsid w:val="00350D63"/>
    <w:rsid w:val="00351723"/>
    <w:rsid w:val="003524C0"/>
    <w:rsid w:val="003527CA"/>
    <w:rsid w:val="00352B99"/>
    <w:rsid w:val="00352CB8"/>
    <w:rsid w:val="00352FB2"/>
    <w:rsid w:val="00353AF7"/>
    <w:rsid w:val="003542FF"/>
    <w:rsid w:val="00354C22"/>
    <w:rsid w:val="00355A56"/>
    <w:rsid w:val="00357641"/>
    <w:rsid w:val="00357DB0"/>
    <w:rsid w:val="00357F42"/>
    <w:rsid w:val="00360B6E"/>
    <w:rsid w:val="00360BC2"/>
    <w:rsid w:val="00361DEE"/>
    <w:rsid w:val="00362077"/>
    <w:rsid w:val="00362D68"/>
    <w:rsid w:val="003630E7"/>
    <w:rsid w:val="00363D89"/>
    <w:rsid w:val="00364706"/>
    <w:rsid w:val="00364840"/>
    <w:rsid w:val="00364C5C"/>
    <w:rsid w:val="00365212"/>
    <w:rsid w:val="0036553C"/>
    <w:rsid w:val="003656C0"/>
    <w:rsid w:val="00365DC5"/>
    <w:rsid w:val="0036622B"/>
    <w:rsid w:val="0036668A"/>
    <w:rsid w:val="003667A0"/>
    <w:rsid w:val="00366C36"/>
    <w:rsid w:val="00367084"/>
    <w:rsid w:val="00370024"/>
    <w:rsid w:val="00370C06"/>
    <w:rsid w:val="003717A2"/>
    <w:rsid w:val="00372419"/>
    <w:rsid w:val="00372633"/>
    <w:rsid w:val="003726A7"/>
    <w:rsid w:val="00372EC7"/>
    <w:rsid w:val="0037374A"/>
    <w:rsid w:val="00374873"/>
    <w:rsid w:val="003748D2"/>
    <w:rsid w:val="00375937"/>
    <w:rsid w:val="00376090"/>
    <w:rsid w:val="003764B4"/>
    <w:rsid w:val="003766B2"/>
    <w:rsid w:val="003766C2"/>
    <w:rsid w:val="00376925"/>
    <w:rsid w:val="0038085B"/>
    <w:rsid w:val="00381348"/>
    <w:rsid w:val="00381730"/>
    <w:rsid w:val="0038274F"/>
    <w:rsid w:val="00382D0B"/>
    <w:rsid w:val="00382D17"/>
    <w:rsid w:val="00383231"/>
    <w:rsid w:val="00383B59"/>
    <w:rsid w:val="00384125"/>
    <w:rsid w:val="00385438"/>
    <w:rsid w:val="00385759"/>
    <w:rsid w:val="003859D5"/>
    <w:rsid w:val="003862FA"/>
    <w:rsid w:val="0038665F"/>
    <w:rsid w:val="00387C33"/>
    <w:rsid w:val="00390337"/>
    <w:rsid w:val="00390B08"/>
    <w:rsid w:val="00390E3D"/>
    <w:rsid w:val="00391633"/>
    <w:rsid w:val="00391F5C"/>
    <w:rsid w:val="0039202B"/>
    <w:rsid w:val="00392393"/>
    <w:rsid w:val="00392626"/>
    <w:rsid w:val="0039279A"/>
    <w:rsid w:val="00393047"/>
    <w:rsid w:val="00394030"/>
    <w:rsid w:val="00394CE2"/>
    <w:rsid w:val="00394E16"/>
    <w:rsid w:val="00394EF4"/>
    <w:rsid w:val="00395289"/>
    <w:rsid w:val="003958B2"/>
    <w:rsid w:val="00396A7A"/>
    <w:rsid w:val="0039728E"/>
    <w:rsid w:val="00397649"/>
    <w:rsid w:val="003A12EC"/>
    <w:rsid w:val="003A12F5"/>
    <w:rsid w:val="003A1D6D"/>
    <w:rsid w:val="003A2B6D"/>
    <w:rsid w:val="003A2EDE"/>
    <w:rsid w:val="003A3F39"/>
    <w:rsid w:val="003A5059"/>
    <w:rsid w:val="003A5129"/>
    <w:rsid w:val="003A6306"/>
    <w:rsid w:val="003A6751"/>
    <w:rsid w:val="003B08B7"/>
    <w:rsid w:val="003B09C1"/>
    <w:rsid w:val="003B103B"/>
    <w:rsid w:val="003B12E8"/>
    <w:rsid w:val="003B13F3"/>
    <w:rsid w:val="003B1BF4"/>
    <w:rsid w:val="003B1DC1"/>
    <w:rsid w:val="003B2C0C"/>
    <w:rsid w:val="003B2EDD"/>
    <w:rsid w:val="003B300E"/>
    <w:rsid w:val="003B3825"/>
    <w:rsid w:val="003B543D"/>
    <w:rsid w:val="003B5947"/>
    <w:rsid w:val="003B600A"/>
    <w:rsid w:val="003B6033"/>
    <w:rsid w:val="003B64C0"/>
    <w:rsid w:val="003B6F33"/>
    <w:rsid w:val="003B758F"/>
    <w:rsid w:val="003B75D7"/>
    <w:rsid w:val="003B7E28"/>
    <w:rsid w:val="003C0228"/>
    <w:rsid w:val="003C1ACB"/>
    <w:rsid w:val="003C364C"/>
    <w:rsid w:val="003C38B7"/>
    <w:rsid w:val="003C394C"/>
    <w:rsid w:val="003C3A37"/>
    <w:rsid w:val="003C4397"/>
    <w:rsid w:val="003C654E"/>
    <w:rsid w:val="003C659A"/>
    <w:rsid w:val="003C6A6A"/>
    <w:rsid w:val="003C6BDD"/>
    <w:rsid w:val="003D0264"/>
    <w:rsid w:val="003D0B34"/>
    <w:rsid w:val="003D0F11"/>
    <w:rsid w:val="003D1B91"/>
    <w:rsid w:val="003D327E"/>
    <w:rsid w:val="003D362F"/>
    <w:rsid w:val="003D3BEB"/>
    <w:rsid w:val="003D4197"/>
    <w:rsid w:val="003D4409"/>
    <w:rsid w:val="003D4946"/>
    <w:rsid w:val="003D4982"/>
    <w:rsid w:val="003D5036"/>
    <w:rsid w:val="003D50B1"/>
    <w:rsid w:val="003D6730"/>
    <w:rsid w:val="003D6A24"/>
    <w:rsid w:val="003D6D7D"/>
    <w:rsid w:val="003D712A"/>
    <w:rsid w:val="003D751E"/>
    <w:rsid w:val="003E0C54"/>
    <w:rsid w:val="003E144A"/>
    <w:rsid w:val="003E20E8"/>
    <w:rsid w:val="003E33AA"/>
    <w:rsid w:val="003E387B"/>
    <w:rsid w:val="003E48CD"/>
    <w:rsid w:val="003E4A1A"/>
    <w:rsid w:val="003E5C21"/>
    <w:rsid w:val="003E5EB5"/>
    <w:rsid w:val="003E6516"/>
    <w:rsid w:val="003E662B"/>
    <w:rsid w:val="003E6822"/>
    <w:rsid w:val="003E7EB6"/>
    <w:rsid w:val="003E7FBA"/>
    <w:rsid w:val="003F017D"/>
    <w:rsid w:val="003F07C3"/>
    <w:rsid w:val="003F0813"/>
    <w:rsid w:val="003F0C41"/>
    <w:rsid w:val="003F0DF0"/>
    <w:rsid w:val="003F18D7"/>
    <w:rsid w:val="003F24E9"/>
    <w:rsid w:val="003F2501"/>
    <w:rsid w:val="003F2A86"/>
    <w:rsid w:val="003F3AB5"/>
    <w:rsid w:val="003F42D7"/>
    <w:rsid w:val="003F4560"/>
    <w:rsid w:val="003F52D3"/>
    <w:rsid w:val="003F56BE"/>
    <w:rsid w:val="003F5746"/>
    <w:rsid w:val="003F5808"/>
    <w:rsid w:val="003F5914"/>
    <w:rsid w:val="004006E5"/>
    <w:rsid w:val="004012F0"/>
    <w:rsid w:val="00401E3C"/>
    <w:rsid w:val="004020C5"/>
    <w:rsid w:val="00402E27"/>
    <w:rsid w:val="004034B6"/>
    <w:rsid w:val="00403C29"/>
    <w:rsid w:val="00403F31"/>
    <w:rsid w:val="0040451E"/>
    <w:rsid w:val="00405A7E"/>
    <w:rsid w:val="004061C6"/>
    <w:rsid w:val="00406638"/>
    <w:rsid w:val="0040665E"/>
    <w:rsid w:val="00407389"/>
    <w:rsid w:val="00407FD6"/>
    <w:rsid w:val="0041024C"/>
    <w:rsid w:val="004103EA"/>
    <w:rsid w:val="00410612"/>
    <w:rsid w:val="00410AD3"/>
    <w:rsid w:val="004113BC"/>
    <w:rsid w:val="00411F8B"/>
    <w:rsid w:val="00413015"/>
    <w:rsid w:val="00413042"/>
    <w:rsid w:val="004135C0"/>
    <w:rsid w:val="00414548"/>
    <w:rsid w:val="0041566B"/>
    <w:rsid w:val="004168AE"/>
    <w:rsid w:val="00416A52"/>
    <w:rsid w:val="00416C23"/>
    <w:rsid w:val="00417524"/>
    <w:rsid w:val="00417F5C"/>
    <w:rsid w:val="004203B0"/>
    <w:rsid w:val="0042045E"/>
    <w:rsid w:val="004212F1"/>
    <w:rsid w:val="00421895"/>
    <w:rsid w:val="00421BF1"/>
    <w:rsid w:val="00421DAF"/>
    <w:rsid w:val="00422A5B"/>
    <w:rsid w:val="004230D9"/>
    <w:rsid w:val="0042376B"/>
    <w:rsid w:val="00424129"/>
    <w:rsid w:val="00425761"/>
    <w:rsid w:val="0042579D"/>
    <w:rsid w:val="00425B53"/>
    <w:rsid w:val="00425C46"/>
    <w:rsid w:val="00426063"/>
    <w:rsid w:val="00426213"/>
    <w:rsid w:val="00426C49"/>
    <w:rsid w:val="00427C8E"/>
    <w:rsid w:val="00427F0E"/>
    <w:rsid w:val="00431352"/>
    <w:rsid w:val="00432099"/>
    <w:rsid w:val="004325AD"/>
    <w:rsid w:val="004326F6"/>
    <w:rsid w:val="004332E5"/>
    <w:rsid w:val="00433368"/>
    <w:rsid w:val="00433CA9"/>
    <w:rsid w:val="00434BEB"/>
    <w:rsid w:val="00435212"/>
    <w:rsid w:val="00436237"/>
    <w:rsid w:val="00436D70"/>
    <w:rsid w:val="00437C07"/>
    <w:rsid w:val="00440186"/>
    <w:rsid w:val="004406BB"/>
    <w:rsid w:val="00440C11"/>
    <w:rsid w:val="00441834"/>
    <w:rsid w:val="004436A6"/>
    <w:rsid w:val="0044461D"/>
    <w:rsid w:val="00444A9A"/>
    <w:rsid w:val="00444CFC"/>
    <w:rsid w:val="0044503E"/>
    <w:rsid w:val="00446F2C"/>
    <w:rsid w:val="00447011"/>
    <w:rsid w:val="004471C3"/>
    <w:rsid w:val="004500B3"/>
    <w:rsid w:val="004502C3"/>
    <w:rsid w:val="00450670"/>
    <w:rsid w:val="00450974"/>
    <w:rsid w:val="00450F57"/>
    <w:rsid w:val="0045120E"/>
    <w:rsid w:val="004518A0"/>
    <w:rsid w:val="00452C8B"/>
    <w:rsid w:val="00453162"/>
    <w:rsid w:val="00453259"/>
    <w:rsid w:val="00453393"/>
    <w:rsid w:val="004537BA"/>
    <w:rsid w:val="00453FF0"/>
    <w:rsid w:val="00454A55"/>
    <w:rsid w:val="0045525E"/>
    <w:rsid w:val="00456303"/>
    <w:rsid w:val="0045709A"/>
    <w:rsid w:val="00457D00"/>
    <w:rsid w:val="00460181"/>
    <w:rsid w:val="004615DA"/>
    <w:rsid w:val="0046167C"/>
    <w:rsid w:val="00462224"/>
    <w:rsid w:val="00462458"/>
    <w:rsid w:val="0046256D"/>
    <w:rsid w:val="00462B11"/>
    <w:rsid w:val="00462E1F"/>
    <w:rsid w:val="00463D71"/>
    <w:rsid w:val="00464489"/>
    <w:rsid w:val="00464766"/>
    <w:rsid w:val="00465092"/>
    <w:rsid w:val="004656CD"/>
    <w:rsid w:val="00466643"/>
    <w:rsid w:val="00466828"/>
    <w:rsid w:val="00466A45"/>
    <w:rsid w:val="00466E54"/>
    <w:rsid w:val="00467ED2"/>
    <w:rsid w:val="0047012C"/>
    <w:rsid w:val="00470433"/>
    <w:rsid w:val="00470999"/>
    <w:rsid w:val="0047192C"/>
    <w:rsid w:val="00471F58"/>
    <w:rsid w:val="0047221E"/>
    <w:rsid w:val="004724BD"/>
    <w:rsid w:val="004735F5"/>
    <w:rsid w:val="0047404D"/>
    <w:rsid w:val="00474DB6"/>
    <w:rsid w:val="004754FF"/>
    <w:rsid w:val="00475552"/>
    <w:rsid w:val="004765C6"/>
    <w:rsid w:val="00477352"/>
    <w:rsid w:val="00477864"/>
    <w:rsid w:val="004805F8"/>
    <w:rsid w:val="0048124E"/>
    <w:rsid w:val="00481801"/>
    <w:rsid w:val="004825B6"/>
    <w:rsid w:val="00482C40"/>
    <w:rsid w:val="0048482A"/>
    <w:rsid w:val="00484CA4"/>
    <w:rsid w:val="0048510A"/>
    <w:rsid w:val="0048561C"/>
    <w:rsid w:val="004863CE"/>
    <w:rsid w:val="00486C1A"/>
    <w:rsid w:val="0048704E"/>
    <w:rsid w:val="004870F1"/>
    <w:rsid w:val="00490746"/>
    <w:rsid w:val="004909F2"/>
    <w:rsid w:val="00490E15"/>
    <w:rsid w:val="00491C23"/>
    <w:rsid w:val="004924FB"/>
    <w:rsid w:val="00493595"/>
    <w:rsid w:val="00493CBE"/>
    <w:rsid w:val="00494B3D"/>
    <w:rsid w:val="00494C77"/>
    <w:rsid w:val="0049553E"/>
    <w:rsid w:val="0049557F"/>
    <w:rsid w:val="00496234"/>
    <w:rsid w:val="004965E9"/>
    <w:rsid w:val="004969D2"/>
    <w:rsid w:val="004A059A"/>
    <w:rsid w:val="004A1CA3"/>
    <w:rsid w:val="004A2E21"/>
    <w:rsid w:val="004A2F4A"/>
    <w:rsid w:val="004A33EE"/>
    <w:rsid w:val="004A341F"/>
    <w:rsid w:val="004A39EA"/>
    <w:rsid w:val="004A4F5D"/>
    <w:rsid w:val="004A5BF2"/>
    <w:rsid w:val="004A5D3F"/>
    <w:rsid w:val="004A60DB"/>
    <w:rsid w:val="004A7129"/>
    <w:rsid w:val="004A7577"/>
    <w:rsid w:val="004A7E23"/>
    <w:rsid w:val="004B00C3"/>
    <w:rsid w:val="004B0CE8"/>
    <w:rsid w:val="004B16B7"/>
    <w:rsid w:val="004B2111"/>
    <w:rsid w:val="004B3D1C"/>
    <w:rsid w:val="004B42D3"/>
    <w:rsid w:val="004B4613"/>
    <w:rsid w:val="004B505C"/>
    <w:rsid w:val="004B5C09"/>
    <w:rsid w:val="004B6611"/>
    <w:rsid w:val="004B6BDC"/>
    <w:rsid w:val="004B6C17"/>
    <w:rsid w:val="004B6E62"/>
    <w:rsid w:val="004B7D73"/>
    <w:rsid w:val="004C0621"/>
    <w:rsid w:val="004C1012"/>
    <w:rsid w:val="004C1039"/>
    <w:rsid w:val="004C1283"/>
    <w:rsid w:val="004C1845"/>
    <w:rsid w:val="004C2455"/>
    <w:rsid w:val="004C37A1"/>
    <w:rsid w:val="004C4036"/>
    <w:rsid w:val="004C4BB9"/>
    <w:rsid w:val="004C510D"/>
    <w:rsid w:val="004C5132"/>
    <w:rsid w:val="004C53B5"/>
    <w:rsid w:val="004C5D54"/>
    <w:rsid w:val="004C5E71"/>
    <w:rsid w:val="004C7088"/>
    <w:rsid w:val="004C7310"/>
    <w:rsid w:val="004C75C1"/>
    <w:rsid w:val="004C79DC"/>
    <w:rsid w:val="004D03DF"/>
    <w:rsid w:val="004D122E"/>
    <w:rsid w:val="004D193E"/>
    <w:rsid w:val="004D1B4F"/>
    <w:rsid w:val="004D1F8C"/>
    <w:rsid w:val="004D21E2"/>
    <w:rsid w:val="004D2A31"/>
    <w:rsid w:val="004D3006"/>
    <w:rsid w:val="004D3413"/>
    <w:rsid w:val="004D4225"/>
    <w:rsid w:val="004D4485"/>
    <w:rsid w:val="004D4754"/>
    <w:rsid w:val="004D4E10"/>
    <w:rsid w:val="004D50DD"/>
    <w:rsid w:val="004D5880"/>
    <w:rsid w:val="004D5BCE"/>
    <w:rsid w:val="004D69BE"/>
    <w:rsid w:val="004D6C86"/>
    <w:rsid w:val="004D76E4"/>
    <w:rsid w:val="004E1C63"/>
    <w:rsid w:val="004E227E"/>
    <w:rsid w:val="004E3DAB"/>
    <w:rsid w:val="004E428A"/>
    <w:rsid w:val="004E46AE"/>
    <w:rsid w:val="004E49FB"/>
    <w:rsid w:val="004E5345"/>
    <w:rsid w:val="004E541C"/>
    <w:rsid w:val="004E5CA1"/>
    <w:rsid w:val="004E61FE"/>
    <w:rsid w:val="004E64A9"/>
    <w:rsid w:val="004E6DAC"/>
    <w:rsid w:val="004E745F"/>
    <w:rsid w:val="004E7DE1"/>
    <w:rsid w:val="004F07FF"/>
    <w:rsid w:val="004F0E1A"/>
    <w:rsid w:val="004F10E4"/>
    <w:rsid w:val="004F1532"/>
    <w:rsid w:val="004F1965"/>
    <w:rsid w:val="004F23C3"/>
    <w:rsid w:val="004F3BAA"/>
    <w:rsid w:val="004F4B6C"/>
    <w:rsid w:val="004F5AB3"/>
    <w:rsid w:val="004F5AD1"/>
    <w:rsid w:val="004F5EBF"/>
    <w:rsid w:val="004F6B6A"/>
    <w:rsid w:val="004F6D21"/>
    <w:rsid w:val="004F701C"/>
    <w:rsid w:val="004F74F4"/>
    <w:rsid w:val="004F7F77"/>
    <w:rsid w:val="00500DD1"/>
    <w:rsid w:val="0050150D"/>
    <w:rsid w:val="005020E2"/>
    <w:rsid w:val="005023F5"/>
    <w:rsid w:val="00502786"/>
    <w:rsid w:val="00502E64"/>
    <w:rsid w:val="00503039"/>
    <w:rsid w:val="00503E7C"/>
    <w:rsid w:val="00504327"/>
    <w:rsid w:val="0050492D"/>
    <w:rsid w:val="005053E5"/>
    <w:rsid w:val="005056D1"/>
    <w:rsid w:val="00505F66"/>
    <w:rsid w:val="005069CE"/>
    <w:rsid w:val="00510C69"/>
    <w:rsid w:val="00510D18"/>
    <w:rsid w:val="00510FB4"/>
    <w:rsid w:val="00511273"/>
    <w:rsid w:val="005114A1"/>
    <w:rsid w:val="00511856"/>
    <w:rsid w:val="005119FC"/>
    <w:rsid w:val="00511CEE"/>
    <w:rsid w:val="0051298F"/>
    <w:rsid w:val="00512E61"/>
    <w:rsid w:val="005137C3"/>
    <w:rsid w:val="00514ECA"/>
    <w:rsid w:val="0051540A"/>
    <w:rsid w:val="00515893"/>
    <w:rsid w:val="00515DE4"/>
    <w:rsid w:val="00517A09"/>
    <w:rsid w:val="00517C07"/>
    <w:rsid w:val="00520008"/>
    <w:rsid w:val="0052137A"/>
    <w:rsid w:val="0052150A"/>
    <w:rsid w:val="00521AE3"/>
    <w:rsid w:val="00523A9B"/>
    <w:rsid w:val="005241AA"/>
    <w:rsid w:val="005246E4"/>
    <w:rsid w:val="00525DCE"/>
    <w:rsid w:val="00526135"/>
    <w:rsid w:val="00526E03"/>
    <w:rsid w:val="00527CEC"/>
    <w:rsid w:val="005312FD"/>
    <w:rsid w:val="00531B88"/>
    <w:rsid w:val="0053221E"/>
    <w:rsid w:val="00532786"/>
    <w:rsid w:val="005335C8"/>
    <w:rsid w:val="005353D1"/>
    <w:rsid w:val="005357E1"/>
    <w:rsid w:val="00535A7B"/>
    <w:rsid w:val="00535B54"/>
    <w:rsid w:val="0053610E"/>
    <w:rsid w:val="005362CC"/>
    <w:rsid w:val="00536746"/>
    <w:rsid w:val="00537DE6"/>
    <w:rsid w:val="005407E9"/>
    <w:rsid w:val="00540961"/>
    <w:rsid w:val="00540C65"/>
    <w:rsid w:val="00541872"/>
    <w:rsid w:val="00541C89"/>
    <w:rsid w:val="00541D7D"/>
    <w:rsid w:val="00541EA0"/>
    <w:rsid w:val="0054230B"/>
    <w:rsid w:val="00543486"/>
    <w:rsid w:val="005442A6"/>
    <w:rsid w:val="005443EC"/>
    <w:rsid w:val="0054499C"/>
    <w:rsid w:val="00544E6B"/>
    <w:rsid w:val="00545942"/>
    <w:rsid w:val="00547611"/>
    <w:rsid w:val="00547F66"/>
    <w:rsid w:val="00550897"/>
    <w:rsid w:val="0055098D"/>
    <w:rsid w:val="0055234D"/>
    <w:rsid w:val="00552984"/>
    <w:rsid w:val="0055309D"/>
    <w:rsid w:val="00553F9D"/>
    <w:rsid w:val="00554276"/>
    <w:rsid w:val="0055444F"/>
    <w:rsid w:val="005549B7"/>
    <w:rsid w:val="00554DED"/>
    <w:rsid w:val="00555060"/>
    <w:rsid w:val="00555B9B"/>
    <w:rsid w:val="005569BF"/>
    <w:rsid w:val="0055767F"/>
    <w:rsid w:val="00557B9F"/>
    <w:rsid w:val="00557F28"/>
    <w:rsid w:val="00560750"/>
    <w:rsid w:val="005610FB"/>
    <w:rsid w:val="00561700"/>
    <w:rsid w:val="005617B0"/>
    <w:rsid w:val="00561945"/>
    <w:rsid w:val="00561D1E"/>
    <w:rsid w:val="005629F4"/>
    <w:rsid w:val="005631C4"/>
    <w:rsid w:val="00563D9C"/>
    <w:rsid w:val="00564D17"/>
    <w:rsid w:val="005652B8"/>
    <w:rsid w:val="0056562B"/>
    <w:rsid w:val="0056633A"/>
    <w:rsid w:val="0056651B"/>
    <w:rsid w:val="005666CB"/>
    <w:rsid w:val="00567050"/>
    <w:rsid w:val="005673AA"/>
    <w:rsid w:val="005673BB"/>
    <w:rsid w:val="0056742A"/>
    <w:rsid w:val="0056767B"/>
    <w:rsid w:val="0056773E"/>
    <w:rsid w:val="00567F42"/>
    <w:rsid w:val="00570173"/>
    <w:rsid w:val="0057025D"/>
    <w:rsid w:val="00571946"/>
    <w:rsid w:val="0057303A"/>
    <w:rsid w:val="0057304B"/>
    <w:rsid w:val="0057327D"/>
    <w:rsid w:val="0057342E"/>
    <w:rsid w:val="00573D59"/>
    <w:rsid w:val="00574114"/>
    <w:rsid w:val="005743E9"/>
    <w:rsid w:val="0057555B"/>
    <w:rsid w:val="00575905"/>
    <w:rsid w:val="00575CBE"/>
    <w:rsid w:val="00575D50"/>
    <w:rsid w:val="00577807"/>
    <w:rsid w:val="0057788F"/>
    <w:rsid w:val="00577EF5"/>
    <w:rsid w:val="005825E5"/>
    <w:rsid w:val="00583CCD"/>
    <w:rsid w:val="005848BC"/>
    <w:rsid w:val="00584BD2"/>
    <w:rsid w:val="005856BA"/>
    <w:rsid w:val="00586455"/>
    <w:rsid w:val="00586F9E"/>
    <w:rsid w:val="005873C2"/>
    <w:rsid w:val="00587C90"/>
    <w:rsid w:val="00590722"/>
    <w:rsid w:val="005918D1"/>
    <w:rsid w:val="00591BD8"/>
    <w:rsid w:val="005925AD"/>
    <w:rsid w:val="00592C50"/>
    <w:rsid w:val="00593122"/>
    <w:rsid w:val="00593BD8"/>
    <w:rsid w:val="00593EE7"/>
    <w:rsid w:val="00595B75"/>
    <w:rsid w:val="00595DDE"/>
    <w:rsid w:val="0059609E"/>
    <w:rsid w:val="0059630A"/>
    <w:rsid w:val="00596538"/>
    <w:rsid w:val="005968A1"/>
    <w:rsid w:val="00596D8C"/>
    <w:rsid w:val="00597A08"/>
    <w:rsid w:val="00597E8C"/>
    <w:rsid w:val="005A0833"/>
    <w:rsid w:val="005A0A9E"/>
    <w:rsid w:val="005A0D22"/>
    <w:rsid w:val="005A14E0"/>
    <w:rsid w:val="005A2B5E"/>
    <w:rsid w:val="005A2DCF"/>
    <w:rsid w:val="005A2DFA"/>
    <w:rsid w:val="005A3295"/>
    <w:rsid w:val="005A3BBD"/>
    <w:rsid w:val="005A4255"/>
    <w:rsid w:val="005A4540"/>
    <w:rsid w:val="005A4CC6"/>
    <w:rsid w:val="005A50BF"/>
    <w:rsid w:val="005A53D5"/>
    <w:rsid w:val="005A5611"/>
    <w:rsid w:val="005A6956"/>
    <w:rsid w:val="005A7492"/>
    <w:rsid w:val="005A77B3"/>
    <w:rsid w:val="005A7B04"/>
    <w:rsid w:val="005A7C4A"/>
    <w:rsid w:val="005B007E"/>
    <w:rsid w:val="005B0EEA"/>
    <w:rsid w:val="005B162E"/>
    <w:rsid w:val="005B22CC"/>
    <w:rsid w:val="005B2880"/>
    <w:rsid w:val="005B2D19"/>
    <w:rsid w:val="005B2ED0"/>
    <w:rsid w:val="005B3146"/>
    <w:rsid w:val="005B4575"/>
    <w:rsid w:val="005B4FCD"/>
    <w:rsid w:val="005B5380"/>
    <w:rsid w:val="005B5B44"/>
    <w:rsid w:val="005B5D0B"/>
    <w:rsid w:val="005B63E7"/>
    <w:rsid w:val="005B6ED5"/>
    <w:rsid w:val="005B7206"/>
    <w:rsid w:val="005B765E"/>
    <w:rsid w:val="005C09C6"/>
    <w:rsid w:val="005C0D86"/>
    <w:rsid w:val="005C1130"/>
    <w:rsid w:val="005C117B"/>
    <w:rsid w:val="005C1912"/>
    <w:rsid w:val="005C2101"/>
    <w:rsid w:val="005C24F2"/>
    <w:rsid w:val="005C2588"/>
    <w:rsid w:val="005C2987"/>
    <w:rsid w:val="005C3124"/>
    <w:rsid w:val="005C31B4"/>
    <w:rsid w:val="005C4853"/>
    <w:rsid w:val="005C495B"/>
    <w:rsid w:val="005C51A6"/>
    <w:rsid w:val="005C556D"/>
    <w:rsid w:val="005C6888"/>
    <w:rsid w:val="005C7681"/>
    <w:rsid w:val="005D04FC"/>
    <w:rsid w:val="005D0C8F"/>
    <w:rsid w:val="005D161A"/>
    <w:rsid w:val="005D3902"/>
    <w:rsid w:val="005D4170"/>
    <w:rsid w:val="005D41EA"/>
    <w:rsid w:val="005D4B04"/>
    <w:rsid w:val="005D4C86"/>
    <w:rsid w:val="005D581E"/>
    <w:rsid w:val="005D6168"/>
    <w:rsid w:val="005D6595"/>
    <w:rsid w:val="005D74A5"/>
    <w:rsid w:val="005E03B0"/>
    <w:rsid w:val="005E0597"/>
    <w:rsid w:val="005E0E5D"/>
    <w:rsid w:val="005E0ED9"/>
    <w:rsid w:val="005E1589"/>
    <w:rsid w:val="005E2573"/>
    <w:rsid w:val="005E2B08"/>
    <w:rsid w:val="005E32AF"/>
    <w:rsid w:val="005E3310"/>
    <w:rsid w:val="005E336F"/>
    <w:rsid w:val="005E553B"/>
    <w:rsid w:val="005E5D37"/>
    <w:rsid w:val="005E5F8C"/>
    <w:rsid w:val="005E7BFD"/>
    <w:rsid w:val="005F05F7"/>
    <w:rsid w:val="005F06A3"/>
    <w:rsid w:val="005F0932"/>
    <w:rsid w:val="005F0C3B"/>
    <w:rsid w:val="005F24C1"/>
    <w:rsid w:val="005F2702"/>
    <w:rsid w:val="005F2DC9"/>
    <w:rsid w:val="005F3DFF"/>
    <w:rsid w:val="005F47AB"/>
    <w:rsid w:val="005F60AB"/>
    <w:rsid w:val="005F65BA"/>
    <w:rsid w:val="005F6C10"/>
    <w:rsid w:val="005F7350"/>
    <w:rsid w:val="005F73E4"/>
    <w:rsid w:val="005F7C3B"/>
    <w:rsid w:val="0060205C"/>
    <w:rsid w:val="006027EA"/>
    <w:rsid w:val="00602EC1"/>
    <w:rsid w:val="006031E4"/>
    <w:rsid w:val="006039BC"/>
    <w:rsid w:val="00603AA9"/>
    <w:rsid w:val="00604E7D"/>
    <w:rsid w:val="006055F5"/>
    <w:rsid w:val="00606011"/>
    <w:rsid w:val="00606598"/>
    <w:rsid w:val="00606BB2"/>
    <w:rsid w:val="00606D59"/>
    <w:rsid w:val="00606F6F"/>
    <w:rsid w:val="006076E2"/>
    <w:rsid w:val="006078DA"/>
    <w:rsid w:val="00607AA5"/>
    <w:rsid w:val="00607F86"/>
    <w:rsid w:val="00610154"/>
    <w:rsid w:val="00610654"/>
    <w:rsid w:val="00610FE7"/>
    <w:rsid w:val="00612514"/>
    <w:rsid w:val="006130FB"/>
    <w:rsid w:val="00613230"/>
    <w:rsid w:val="0061437E"/>
    <w:rsid w:val="006147FE"/>
    <w:rsid w:val="00615371"/>
    <w:rsid w:val="00616B41"/>
    <w:rsid w:val="00616CC0"/>
    <w:rsid w:val="00616E5F"/>
    <w:rsid w:val="0061726C"/>
    <w:rsid w:val="00617921"/>
    <w:rsid w:val="00617FC5"/>
    <w:rsid w:val="006201AD"/>
    <w:rsid w:val="0062033D"/>
    <w:rsid w:val="00620523"/>
    <w:rsid w:val="00620830"/>
    <w:rsid w:val="00620AE8"/>
    <w:rsid w:val="006217BC"/>
    <w:rsid w:val="00621B8B"/>
    <w:rsid w:val="00621ECB"/>
    <w:rsid w:val="00622104"/>
    <w:rsid w:val="006222C8"/>
    <w:rsid w:val="00622771"/>
    <w:rsid w:val="006230C0"/>
    <w:rsid w:val="00624728"/>
    <w:rsid w:val="006261B1"/>
    <w:rsid w:val="00627363"/>
    <w:rsid w:val="006300D8"/>
    <w:rsid w:val="006307AC"/>
    <w:rsid w:val="0063098E"/>
    <w:rsid w:val="00631148"/>
    <w:rsid w:val="00631206"/>
    <w:rsid w:val="006312DC"/>
    <w:rsid w:val="006317F6"/>
    <w:rsid w:val="00632E91"/>
    <w:rsid w:val="00633707"/>
    <w:rsid w:val="006337D5"/>
    <w:rsid w:val="006338A3"/>
    <w:rsid w:val="00634030"/>
    <w:rsid w:val="00634BE5"/>
    <w:rsid w:val="00634DF6"/>
    <w:rsid w:val="00635E4D"/>
    <w:rsid w:val="006362F0"/>
    <w:rsid w:val="00636527"/>
    <w:rsid w:val="00636741"/>
    <w:rsid w:val="00636D6F"/>
    <w:rsid w:val="00640E0A"/>
    <w:rsid w:val="00641593"/>
    <w:rsid w:val="00641AC4"/>
    <w:rsid w:val="00642A0E"/>
    <w:rsid w:val="00642A65"/>
    <w:rsid w:val="00643598"/>
    <w:rsid w:val="00643656"/>
    <w:rsid w:val="00643672"/>
    <w:rsid w:val="006439F9"/>
    <w:rsid w:val="00644217"/>
    <w:rsid w:val="0064455E"/>
    <w:rsid w:val="00644884"/>
    <w:rsid w:val="00644B72"/>
    <w:rsid w:val="00644CA5"/>
    <w:rsid w:val="0064628C"/>
    <w:rsid w:val="006467A5"/>
    <w:rsid w:val="00646C22"/>
    <w:rsid w:val="00646D27"/>
    <w:rsid w:val="00650976"/>
    <w:rsid w:val="00650E59"/>
    <w:rsid w:val="006510D4"/>
    <w:rsid w:val="006518D7"/>
    <w:rsid w:val="00651EC5"/>
    <w:rsid w:val="0065214E"/>
    <w:rsid w:val="00652996"/>
    <w:rsid w:val="00653507"/>
    <w:rsid w:val="00653F5C"/>
    <w:rsid w:val="00654442"/>
    <w:rsid w:val="006546B7"/>
    <w:rsid w:val="006557BF"/>
    <w:rsid w:val="00655B93"/>
    <w:rsid w:val="00655EE2"/>
    <w:rsid w:val="00657097"/>
    <w:rsid w:val="00657392"/>
    <w:rsid w:val="006575BF"/>
    <w:rsid w:val="00657BE9"/>
    <w:rsid w:val="00660207"/>
    <w:rsid w:val="006606B1"/>
    <w:rsid w:val="0066095F"/>
    <w:rsid w:val="00660A64"/>
    <w:rsid w:val="00660AC6"/>
    <w:rsid w:val="00662365"/>
    <w:rsid w:val="00662533"/>
    <w:rsid w:val="00663152"/>
    <w:rsid w:val="0066315F"/>
    <w:rsid w:val="0066332A"/>
    <w:rsid w:val="00663461"/>
    <w:rsid w:val="006637C3"/>
    <w:rsid w:val="00663E5E"/>
    <w:rsid w:val="00664780"/>
    <w:rsid w:val="0066482D"/>
    <w:rsid w:val="00664C73"/>
    <w:rsid w:val="00664D26"/>
    <w:rsid w:val="00665573"/>
    <w:rsid w:val="0066573B"/>
    <w:rsid w:val="0066634F"/>
    <w:rsid w:val="00666945"/>
    <w:rsid w:val="00667436"/>
    <w:rsid w:val="00667C1D"/>
    <w:rsid w:val="00667EC9"/>
    <w:rsid w:val="00667F3E"/>
    <w:rsid w:val="00670B41"/>
    <w:rsid w:val="0067104E"/>
    <w:rsid w:val="00671F55"/>
    <w:rsid w:val="00671FF0"/>
    <w:rsid w:val="00673362"/>
    <w:rsid w:val="00673625"/>
    <w:rsid w:val="00674008"/>
    <w:rsid w:val="00674464"/>
    <w:rsid w:val="00674820"/>
    <w:rsid w:val="00674D58"/>
    <w:rsid w:val="0067527B"/>
    <w:rsid w:val="0067594E"/>
    <w:rsid w:val="00675959"/>
    <w:rsid w:val="00675BC5"/>
    <w:rsid w:val="0067697C"/>
    <w:rsid w:val="006771EF"/>
    <w:rsid w:val="00677EA5"/>
    <w:rsid w:val="00680153"/>
    <w:rsid w:val="00680296"/>
    <w:rsid w:val="00680676"/>
    <w:rsid w:val="00680888"/>
    <w:rsid w:val="006809D3"/>
    <w:rsid w:val="006812E7"/>
    <w:rsid w:val="00681559"/>
    <w:rsid w:val="00683073"/>
    <w:rsid w:val="006834FF"/>
    <w:rsid w:val="00684842"/>
    <w:rsid w:val="00684D44"/>
    <w:rsid w:val="006853BC"/>
    <w:rsid w:val="00685686"/>
    <w:rsid w:val="006859DD"/>
    <w:rsid w:val="006860D5"/>
    <w:rsid w:val="00686449"/>
    <w:rsid w:val="006867BE"/>
    <w:rsid w:val="00686C6B"/>
    <w:rsid w:val="00686E45"/>
    <w:rsid w:val="00687322"/>
    <w:rsid w:val="00687389"/>
    <w:rsid w:val="00687438"/>
    <w:rsid w:val="0068780D"/>
    <w:rsid w:val="00687D35"/>
    <w:rsid w:val="0069020B"/>
    <w:rsid w:val="006904D0"/>
    <w:rsid w:val="00690A85"/>
    <w:rsid w:val="00690F2F"/>
    <w:rsid w:val="006924ED"/>
    <w:rsid w:val="006928C1"/>
    <w:rsid w:val="00692C57"/>
    <w:rsid w:val="00692FF3"/>
    <w:rsid w:val="00693E0F"/>
    <w:rsid w:val="006940D0"/>
    <w:rsid w:val="0069417A"/>
    <w:rsid w:val="00694347"/>
    <w:rsid w:val="0069586C"/>
    <w:rsid w:val="00695D15"/>
    <w:rsid w:val="0069642B"/>
    <w:rsid w:val="006966F9"/>
    <w:rsid w:val="00696E54"/>
    <w:rsid w:val="00697277"/>
    <w:rsid w:val="00697857"/>
    <w:rsid w:val="006A067C"/>
    <w:rsid w:val="006A06BE"/>
    <w:rsid w:val="006A289E"/>
    <w:rsid w:val="006A2E5C"/>
    <w:rsid w:val="006A4B40"/>
    <w:rsid w:val="006A4B71"/>
    <w:rsid w:val="006A5785"/>
    <w:rsid w:val="006A58E6"/>
    <w:rsid w:val="006A6709"/>
    <w:rsid w:val="006A69D5"/>
    <w:rsid w:val="006A6DCF"/>
    <w:rsid w:val="006A7775"/>
    <w:rsid w:val="006A7C54"/>
    <w:rsid w:val="006A7EE5"/>
    <w:rsid w:val="006B065E"/>
    <w:rsid w:val="006B073B"/>
    <w:rsid w:val="006B0EEF"/>
    <w:rsid w:val="006B0F41"/>
    <w:rsid w:val="006B13E3"/>
    <w:rsid w:val="006B44A4"/>
    <w:rsid w:val="006B44E6"/>
    <w:rsid w:val="006B4A6C"/>
    <w:rsid w:val="006B4AC9"/>
    <w:rsid w:val="006B511C"/>
    <w:rsid w:val="006B5891"/>
    <w:rsid w:val="006B5F3F"/>
    <w:rsid w:val="006B653C"/>
    <w:rsid w:val="006B705C"/>
    <w:rsid w:val="006B7325"/>
    <w:rsid w:val="006B7806"/>
    <w:rsid w:val="006C0635"/>
    <w:rsid w:val="006C17B7"/>
    <w:rsid w:val="006C1BA7"/>
    <w:rsid w:val="006C3186"/>
    <w:rsid w:val="006C3255"/>
    <w:rsid w:val="006C358E"/>
    <w:rsid w:val="006C4511"/>
    <w:rsid w:val="006C4D60"/>
    <w:rsid w:val="006C5AED"/>
    <w:rsid w:val="006C60F0"/>
    <w:rsid w:val="006C6C5D"/>
    <w:rsid w:val="006C6C9A"/>
    <w:rsid w:val="006C70FC"/>
    <w:rsid w:val="006C7356"/>
    <w:rsid w:val="006C7D2B"/>
    <w:rsid w:val="006D0350"/>
    <w:rsid w:val="006D1F42"/>
    <w:rsid w:val="006D254A"/>
    <w:rsid w:val="006D2C51"/>
    <w:rsid w:val="006D33B5"/>
    <w:rsid w:val="006D46D9"/>
    <w:rsid w:val="006D490E"/>
    <w:rsid w:val="006D5463"/>
    <w:rsid w:val="006D63C7"/>
    <w:rsid w:val="006D66AC"/>
    <w:rsid w:val="006D6C72"/>
    <w:rsid w:val="006D6F4F"/>
    <w:rsid w:val="006D7C9A"/>
    <w:rsid w:val="006D7D4E"/>
    <w:rsid w:val="006E015E"/>
    <w:rsid w:val="006E03D2"/>
    <w:rsid w:val="006E0C67"/>
    <w:rsid w:val="006E0DC8"/>
    <w:rsid w:val="006E177A"/>
    <w:rsid w:val="006E19C4"/>
    <w:rsid w:val="006E1B5E"/>
    <w:rsid w:val="006E214F"/>
    <w:rsid w:val="006E27C7"/>
    <w:rsid w:val="006E3DA0"/>
    <w:rsid w:val="006E4640"/>
    <w:rsid w:val="006E4F9C"/>
    <w:rsid w:val="006E5420"/>
    <w:rsid w:val="006E6B5F"/>
    <w:rsid w:val="006E6BE5"/>
    <w:rsid w:val="006E7156"/>
    <w:rsid w:val="006E7CBB"/>
    <w:rsid w:val="006F03D4"/>
    <w:rsid w:val="006F0645"/>
    <w:rsid w:val="006F0EF2"/>
    <w:rsid w:val="006F11B2"/>
    <w:rsid w:val="006F12B5"/>
    <w:rsid w:val="006F1638"/>
    <w:rsid w:val="006F2423"/>
    <w:rsid w:val="006F5A78"/>
    <w:rsid w:val="006F6121"/>
    <w:rsid w:val="006F6CE7"/>
    <w:rsid w:val="006F7740"/>
    <w:rsid w:val="006F7972"/>
    <w:rsid w:val="0070056C"/>
    <w:rsid w:val="00700B1F"/>
    <w:rsid w:val="00700E44"/>
    <w:rsid w:val="007013A2"/>
    <w:rsid w:val="00701CCE"/>
    <w:rsid w:val="00701D98"/>
    <w:rsid w:val="007022E9"/>
    <w:rsid w:val="007027B6"/>
    <w:rsid w:val="00702CF6"/>
    <w:rsid w:val="00703A4F"/>
    <w:rsid w:val="007043B8"/>
    <w:rsid w:val="007055C4"/>
    <w:rsid w:val="00705A29"/>
    <w:rsid w:val="00707149"/>
    <w:rsid w:val="007071C6"/>
    <w:rsid w:val="00707285"/>
    <w:rsid w:val="00707A57"/>
    <w:rsid w:val="00707B68"/>
    <w:rsid w:val="00707FFE"/>
    <w:rsid w:val="007100C3"/>
    <w:rsid w:val="0071084D"/>
    <w:rsid w:val="00711EEF"/>
    <w:rsid w:val="00712A6A"/>
    <w:rsid w:val="007132A6"/>
    <w:rsid w:val="007132C3"/>
    <w:rsid w:val="007132C7"/>
    <w:rsid w:val="0071340A"/>
    <w:rsid w:val="007135BA"/>
    <w:rsid w:val="00715B73"/>
    <w:rsid w:val="00715D01"/>
    <w:rsid w:val="00715FF7"/>
    <w:rsid w:val="007164DD"/>
    <w:rsid w:val="007169C9"/>
    <w:rsid w:val="00717114"/>
    <w:rsid w:val="007173AB"/>
    <w:rsid w:val="00717BF5"/>
    <w:rsid w:val="00717C9C"/>
    <w:rsid w:val="00720852"/>
    <w:rsid w:val="00720CF3"/>
    <w:rsid w:val="00721B03"/>
    <w:rsid w:val="0072336F"/>
    <w:rsid w:val="007244C3"/>
    <w:rsid w:val="00725187"/>
    <w:rsid w:val="007256E9"/>
    <w:rsid w:val="007257E9"/>
    <w:rsid w:val="0072587F"/>
    <w:rsid w:val="00730096"/>
    <w:rsid w:val="007316F7"/>
    <w:rsid w:val="00731B14"/>
    <w:rsid w:val="00731D4D"/>
    <w:rsid w:val="00731FD6"/>
    <w:rsid w:val="00732402"/>
    <w:rsid w:val="00733444"/>
    <w:rsid w:val="007334A7"/>
    <w:rsid w:val="007336AE"/>
    <w:rsid w:val="00733D1F"/>
    <w:rsid w:val="00734141"/>
    <w:rsid w:val="0073486A"/>
    <w:rsid w:val="00734F2C"/>
    <w:rsid w:val="0073534E"/>
    <w:rsid w:val="00735744"/>
    <w:rsid w:val="00737B7B"/>
    <w:rsid w:val="0074007D"/>
    <w:rsid w:val="00740105"/>
    <w:rsid w:val="00740365"/>
    <w:rsid w:val="007403F0"/>
    <w:rsid w:val="00740542"/>
    <w:rsid w:val="007409B0"/>
    <w:rsid w:val="00740B62"/>
    <w:rsid w:val="00740EFE"/>
    <w:rsid w:val="00741B76"/>
    <w:rsid w:val="00741EA0"/>
    <w:rsid w:val="00744B1E"/>
    <w:rsid w:val="0074686A"/>
    <w:rsid w:val="007473D8"/>
    <w:rsid w:val="00747D6C"/>
    <w:rsid w:val="00750C52"/>
    <w:rsid w:val="00750D14"/>
    <w:rsid w:val="007515F1"/>
    <w:rsid w:val="00751C32"/>
    <w:rsid w:val="00751C61"/>
    <w:rsid w:val="00753AAC"/>
    <w:rsid w:val="00753EB6"/>
    <w:rsid w:val="007545E4"/>
    <w:rsid w:val="00754D89"/>
    <w:rsid w:val="00755526"/>
    <w:rsid w:val="007556C9"/>
    <w:rsid w:val="007565E6"/>
    <w:rsid w:val="0075674A"/>
    <w:rsid w:val="00756D9C"/>
    <w:rsid w:val="00757261"/>
    <w:rsid w:val="007575E2"/>
    <w:rsid w:val="00760460"/>
    <w:rsid w:val="0076076B"/>
    <w:rsid w:val="00760ADA"/>
    <w:rsid w:val="00760B6D"/>
    <w:rsid w:val="007619BD"/>
    <w:rsid w:val="00761DCF"/>
    <w:rsid w:val="007629C3"/>
    <w:rsid w:val="00763D3E"/>
    <w:rsid w:val="00763E60"/>
    <w:rsid w:val="007649F9"/>
    <w:rsid w:val="00764B8D"/>
    <w:rsid w:val="00764BE6"/>
    <w:rsid w:val="00766212"/>
    <w:rsid w:val="0076640D"/>
    <w:rsid w:val="007664D2"/>
    <w:rsid w:val="00766773"/>
    <w:rsid w:val="00767280"/>
    <w:rsid w:val="00767378"/>
    <w:rsid w:val="00767C20"/>
    <w:rsid w:val="007701FE"/>
    <w:rsid w:val="007703E2"/>
    <w:rsid w:val="00770FC5"/>
    <w:rsid w:val="00771609"/>
    <w:rsid w:val="00771C24"/>
    <w:rsid w:val="007728B0"/>
    <w:rsid w:val="0077291D"/>
    <w:rsid w:val="00772C6D"/>
    <w:rsid w:val="0077313B"/>
    <w:rsid w:val="00773289"/>
    <w:rsid w:val="00773663"/>
    <w:rsid w:val="00774631"/>
    <w:rsid w:val="00777037"/>
    <w:rsid w:val="00777408"/>
    <w:rsid w:val="00777A74"/>
    <w:rsid w:val="00780764"/>
    <w:rsid w:val="007808EA"/>
    <w:rsid w:val="007815FE"/>
    <w:rsid w:val="00781863"/>
    <w:rsid w:val="00782557"/>
    <w:rsid w:val="007833D7"/>
    <w:rsid w:val="007841EF"/>
    <w:rsid w:val="007844C1"/>
    <w:rsid w:val="00784E14"/>
    <w:rsid w:val="00785163"/>
    <w:rsid w:val="00785896"/>
    <w:rsid w:val="00786850"/>
    <w:rsid w:val="00786A26"/>
    <w:rsid w:val="00786CC7"/>
    <w:rsid w:val="007874A0"/>
    <w:rsid w:val="00787599"/>
    <w:rsid w:val="0079088E"/>
    <w:rsid w:val="00791AB1"/>
    <w:rsid w:val="00792701"/>
    <w:rsid w:val="00793356"/>
    <w:rsid w:val="00793A50"/>
    <w:rsid w:val="00793B2E"/>
    <w:rsid w:val="00793B83"/>
    <w:rsid w:val="00793D42"/>
    <w:rsid w:val="00794C54"/>
    <w:rsid w:val="007956DB"/>
    <w:rsid w:val="007967BF"/>
    <w:rsid w:val="00796C67"/>
    <w:rsid w:val="00796F33"/>
    <w:rsid w:val="00797163"/>
    <w:rsid w:val="00797284"/>
    <w:rsid w:val="00797E84"/>
    <w:rsid w:val="00797F9B"/>
    <w:rsid w:val="007A0592"/>
    <w:rsid w:val="007A097A"/>
    <w:rsid w:val="007A0DA0"/>
    <w:rsid w:val="007A0EFD"/>
    <w:rsid w:val="007A168A"/>
    <w:rsid w:val="007A1C35"/>
    <w:rsid w:val="007A20C5"/>
    <w:rsid w:val="007A25CF"/>
    <w:rsid w:val="007A2E46"/>
    <w:rsid w:val="007A301C"/>
    <w:rsid w:val="007A3A96"/>
    <w:rsid w:val="007A4201"/>
    <w:rsid w:val="007A5532"/>
    <w:rsid w:val="007A5B60"/>
    <w:rsid w:val="007A5D76"/>
    <w:rsid w:val="007A5F9D"/>
    <w:rsid w:val="007A6242"/>
    <w:rsid w:val="007A62A3"/>
    <w:rsid w:val="007A6B06"/>
    <w:rsid w:val="007A7E17"/>
    <w:rsid w:val="007B0853"/>
    <w:rsid w:val="007B0AC4"/>
    <w:rsid w:val="007B0F03"/>
    <w:rsid w:val="007B20CF"/>
    <w:rsid w:val="007B2549"/>
    <w:rsid w:val="007B2685"/>
    <w:rsid w:val="007B5062"/>
    <w:rsid w:val="007B56F6"/>
    <w:rsid w:val="007B5D66"/>
    <w:rsid w:val="007B6869"/>
    <w:rsid w:val="007B6A38"/>
    <w:rsid w:val="007B6C5D"/>
    <w:rsid w:val="007B7228"/>
    <w:rsid w:val="007B73F0"/>
    <w:rsid w:val="007B7EBF"/>
    <w:rsid w:val="007C099B"/>
    <w:rsid w:val="007C17AD"/>
    <w:rsid w:val="007C18BA"/>
    <w:rsid w:val="007C1FB0"/>
    <w:rsid w:val="007C200C"/>
    <w:rsid w:val="007C3388"/>
    <w:rsid w:val="007C3CCA"/>
    <w:rsid w:val="007C3F4B"/>
    <w:rsid w:val="007C47E9"/>
    <w:rsid w:val="007C54E6"/>
    <w:rsid w:val="007C5923"/>
    <w:rsid w:val="007C61DD"/>
    <w:rsid w:val="007C754C"/>
    <w:rsid w:val="007D041B"/>
    <w:rsid w:val="007D0BC3"/>
    <w:rsid w:val="007D0E84"/>
    <w:rsid w:val="007D1E9C"/>
    <w:rsid w:val="007D279C"/>
    <w:rsid w:val="007D2DF4"/>
    <w:rsid w:val="007D2FDC"/>
    <w:rsid w:val="007D31F8"/>
    <w:rsid w:val="007D3376"/>
    <w:rsid w:val="007D3E0D"/>
    <w:rsid w:val="007D4F88"/>
    <w:rsid w:val="007D5836"/>
    <w:rsid w:val="007D609F"/>
    <w:rsid w:val="007D64C7"/>
    <w:rsid w:val="007D6CAF"/>
    <w:rsid w:val="007D738F"/>
    <w:rsid w:val="007E078D"/>
    <w:rsid w:val="007E0814"/>
    <w:rsid w:val="007E1065"/>
    <w:rsid w:val="007E19FE"/>
    <w:rsid w:val="007E1AE8"/>
    <w:rsid w:val="007E1EBB"/>
    <w:rsid w:val="007E252B"/>
    <w:rsid w:val="007E26B7"/>
    <w:rsid w:val="007E2A27"/>
    <w:rsid w:val="007E326F"/>
    <w:rsid w:val="007E38C6"/>
    <w:rsid w:val="007E394A"/>
    <w:rsid w:val="007E40B3"/>
    <w:rsid w:val="007E59F1"/>
    <w:rsid w:val="007E5F04"/>
    <w:rsid w:val="007E6C73"/>
    <w:rsid w:val="007E7267"/>
    <w:rsid w:val="007E751F"/>
    <w:rsid w:val="007E79C4"/>
    <w:rsid w:val="007E7A22"/>
    <w:rsid w:val="007F07D7"/>
    <w:rsid w:val="007F1114"/>
    <w:rsid w:val="007F1214"/>
    <w:rsid w:val="007F16AA"/>
    <w:rsid w:val="007F1BBB"/>
    <w:rsid w:val="007F1C32"/>
    <w:rsid w:val="007F1DF1"/>
    <w:rsid w:val="007F1E7F"/>
    <w:rsid w:val="007F3487"/>
    <w:rsid w:val="007F34A4"/>
    <w:rsid w:val="007F3600"/>
    <w:rsid w:val="007F3DB4"/>
    <w:rsid w:val="007F3F53"/>
    <w:rsid w:val="007F4E0F"/>
    <w:rsid w:val="007F53EA"/>
    <w:rsid w:val="007F5A66"/>
    <w:rsid w:val="007F60DC"/>
    <w:rsid w:val="007F6D07"/>
    <w:rsid w:val="007F715E"/>
    <w:rsid w:val="007F768B"/>
    <w:rsid w:val="007F770E"/>
    <w:rsid w:val="00800120"/>
    <w:rsid w:val="00801C73"/>
    <w:rsid w:val="00801E63"/>
    <w:rsid w:val="0080202E"/>
    <w:rsid w:val="0080245D"/>
    <w:rsid w:val="00802A4D"/>
    <w:rsid w:val="00803691"/>
    <w:rsid w:val="00803A7C"/>
    <w:rsid w:val="00804712"/>
    <w:rsid w:val="0080476E"/>
    <w:rsid w:val="00804BC8"/>
    <w:rsid w:val="00805473"/>
    <w:rsid w:val="008059F9"/>
    <w:rsid w:val="00805DC5"/>
    <w:rsid w:val="00806022"/>
    <w:rsid w:val="00806455"/>
    <w:rsid w:val="008106AE"/>
    <w:rsid w:val="0081077D"/>
    <w:rsid w:val="008115FA"/>
    <w:rsid w:val="00811EBE"/>
    <w:rsid w:val="008125E6"/>
    <w:rsid w:val="00812880"/>
    <w:rsid w:val="00813935"/>
    <w:rsid w:val="00813B7A"/>
    <w:rsid w:val="0081531A"/>
    <w:rsid w:val="00815563"/>
    <w:rsid w:val="00816258"/>
    <w:rsid w:val="008163D0"/>
    <w:rsid w:val="008168DA"/>
    <w:rsid w:val="00817107"/>
    <w:rsid w:val="00817268"/>
    <w:rsid w:val="00817332"/>
    <w:rsid w:val="00817BE7"/>
    <w:rsid w:val="00817D06"/>
    <w:rsid w:val="008203F4"/>
    <w:rsid w:val="00821987"/>
    <w:rsid w:val="00822309"/>
    <w:rsid w:val="008224CD"/>
    <w:rsid w:val="00822659"/>
    <w:rsid w:val="00822E63"/>
    <w:rsid w:val="008231D2"/>
    <w:rsid w:val="00823F32"/>
    <w:rsid w:val="008240DA"/>
    <w:rsid w:val="0082444D"/>
    <w:rsid w:val="0082481F"/>
    <w:rsid w:val="00824AD5"/>
    <w:rsid w:val="00824E3A"/>
    <w:rsid w:val="00824EA3"/>
    <w:rsid w:val="0082591D"/>
    <w:rsid w:val="00825B23"/>
    <w:rsid w:val="0082614A"/>
    <w:rsid w:val="008267F6"/>
    <w:rsid w:val="00832453"/>
    <w:rsid w:val="00832FFF"/>
    <w:rsid w:val="008339C1"/>
    <w:rsid w:val="00833D78"/>
    <w:rsid w:val="008348C6"/>
    <w:rsid w:val="00835B4A"/>
    <w:rsid w:val="00836579"/>
    <w:rsid w:val="0083666A"/>
    <w:rsid w:val="00840018"/>
    <w:rsid w:val="00840628"/>
    <w:rsid w:val="00841EAD"/>
    <w:rsid w:val="0084290B"/>
    <w:rsid w:val="008429E5"/>
    <w:rsid w:val="00843286"/>
    <w:rsid w:val="0084354E"/>
    <w:rsid w:val="008446CA"/>
    <w:rsid w:val="008449B8"/>
    <w:rsid w:val="00845339"/>
    <w:rsid w:val="00845399"/>
    <w:rsid w:val="00845943"/>
    <w:rsid w:val="008477E0"/>
    <w:rsid w:val="00847A96"/>
    <w:rsid w:val="0085262D"/>
    <w:rsid w:val="00852839"/>
    <w:rsid w:val="00853231"/>
    <w:rsid w:val="00853570"/>
    <w:rsid w:val="00854EF2"/>
    <w:rsid w:val="00855150"/>
    <w:rsid w:val="00855729"/>
    <w:rsid w:val="00855858"/>
    <w:rsid w:val="008559AE"/>
    <w:rsid w:val="008564C3"/>
    <w:rsid w:val="00857C83"/>
    <w:rsid w:val="008610EA"/>
    <w:rsid w:val="00861125"/>
    <w:rsid w:val="00861877"/>
    <w:rsid w:val="008619F0"/>
    <w:rsid w:val="00861ABD"/>
    <w:rsid w:val="00862531"/>
    <w:rsid w:val="00862DC3"/>
    <w:rsid w:val="00863003"/>
    <w:rsid w:val="0086357C"/>
    <w:rsid w:val="00863BD4"/>
    <w:rsid w:val="00863E6E"/>
    <w:rsid w:val="008648A2"/>
    <w:rsid w:val="00864AEA"/>
    <w:rsid w:val="00864B8F"/>
    <w:rsid w:val="0086537D"/>
    <w:rsid w:val="008657D6"/>
    <w:rsid w:val="00866666"/>
    <w:rsid w:val="00866CFC"/>
    <w:rsid w:val="00867286"/>
    <w:rsid w:val="0086772C"/>
    <w:rsid w:val="00867911"/>
    <w:rsid w:val="00867DFB"/>
    <w:rsid w:val="00867EA4"/>
    <w:rsid w:val="0087022C"/>
    <w:rsid w:val="008709E6"/>
    <w:rsid w:val="00870C45"/>
    <w:rsid w:val="00870D99"/>
    <w:rsid w:val="00870E35"/>
    <w:rsid w:val="008729CB"/>
    <w:rsid w:val="0087315B"/>
    <w:rsid w:val="00873C7D"/>
    <w:rsid w:val="00874055"/>
    <w:rsid w:val="008763E3"/>
    <w:rsid w:val="00876846"/>
    <w:rsid w:val="00876865"/>
    <w:rsid w:val="0088016B"/>
    <w:rsid w:val="0088051F"/>
    <w:rsid w:val="00880A88"/>
    <w:rsid w:val="00880C14"/>
    <w:rsid w:val="0088103B"/>
    <w:rsid w:val="008816E9"/>
    <w:rsid w:val="0088287B"/>
    <w:rsid w:val="00883EB4"/>
    <w:rsid w:val="00884727"/>
    <w:rsid w:val="00884809"/>
    <w:rsid w:val="00885A67"/>
    <w:rsid w:val="00886438"/>
    <w:rsid w:val="0088691F"/>
    <w:rsid w:val="00887105"/>
    <w:rsid w:val="00887243"/>
    <w:rsid w:val="0088770C"/>
    <w:rsid w:val="00887AFB"/>
    <w:rsid w:val="00887D87"/>
    <w:rsid w:val="00890F78"/>
    <w:rsid w:val="008918BA"/>
    <w:rsid w:val="00891AD2"/>
    <w:rsid w:val="008921C4"/>
    <w:rsid w:val="00892346"/>
    <w:rsid w:val="008925AF"/>
    <w:rsid w:val="008932A2"/>
    <w:rsid w:val="0089337D"/>
    <w:rsid w:val="008935D2"/>
    <w:rsid w:val="00893646"/>
    <w:rsid w:val="00894BCB"/>
    <w:rsid w:val="00895281"/>
    <w:rsid w:val="008955BF"/>
    <w:rsid w:val="00895A00"/>
    <w:rsid w:val="008972DF"/>
    <w:rsid w:val="008979F1"/>
    <w:rsid w:val="00897D88"/>
    <w:rsid w:val="008A0092"/>
    <w:rsid w:val="008A00FA"/>
    <w:rsid w:val="008A0319"/>
    <w:rsid w:val="008A34A7"/>
    <w:rsid w:val="008A3537"/>
    <w:rsid w:val="008A4211"/>
    <w:rsid w:val="008A43AD"/>
    <w:rsid w:val="008A43B7"/>
    <w:rsid w:val="008A4F53"/>
    <w:rsid w:val="008A565D"/>
    <w:rsid w:val="008A5726"/>
    <w:rsid w:val="008A626B"/>
    <w:rsid w:val="008A6E0E"/>
    <w:rsid w:val="008A7695"/>
    <w:rsid w:val="008A78DA"/>
    <w:rsid w:val="008A7D65"/>
    <w:rsid w:val="008A7DF6"/>
    <w:rsid w:val="008B0057"/>
    <w:rsid w:val="008B07F2"/>
    <w:rsid w:val="008B166F"/>
    <w:rsid w:val="008B19A7"/>
    <w:rsid w:val="008B28E6"/>
    <w:rsid w:val="008B522D"/>
    <w:rsid w:val="008B5522"/>
    <w:rsid w:val="008B59B9"/>
    <w:rsid w:val="008B5CDA"/>
    <w:rsid w:val="008B5DC2"/>
    <w:rsid w:val="008B647F"/>
    <w:rsid w:val="008B6508"/>
    <w:rsid w:val="008B674C"/>
    <w:rsid w:val="008B70F1"/>
    <w:rsid w:val="008C027B"/>
    <w:rsid w:val="008C1650"/>
    <w:rsid w:val="008C1A18"/>
    <w:rsid w:val="008C2090"/>
    <w:rsid w:val="008C235E"/>
    <w:rsid w:val="008C235F"/>
    <w:rsid w:val="008C245A"/>
    <w:rsid w:val="008C3215"/>
    <w:rsid w:val="008C422D"/>
    <w:rsid w:val="008C4616"/>
    <w:rsid w:val="008C57B7"/>
    <w:rsid w:val="008C650A"/>
    <w:rsid w:val="008C65F4"/>
    <w:rsid w:val="008C6B45"/>
    <w:rsid w:val="008C7893"/>
    <w:rsid w:val="008D075A"/>
    <w:rsid w:val="008D089D"/>
    <w:rsid w:val="008D20A9"/>
    <w:rsid w:val="008D3E40"/>
    <w:rsid w:val="008D4230"/>
    <w:rsid w:val="008D43E9"/>
    <w:rsid w:val="008D4DCC"/>
    <w:rsid w:val="008D4F9B"/>
    <w:rsid w:val="008D5AA4"/>
    <w:rsid w:val="008D5F67"/>
    <w:rsid w:val="008D63CC"/>
    <w:rsid w:val="008D6D61"/>
    <w:rsid w:val="008D6F35"/>
    <w:rsid w:val="008D70FE"/>
    <w:rsid w:val="008E14E4"/>
    <w:rsid w:val="008E1A9D"/>
    <w:rsid w:val="008E2682"/>
    <w:rsid w:val="008E2A3E"/>
    <w:rsid w:val="008E2F9A"/>
    <w:rsid w:val="008E3036"/>
    <w:rsid w:val="008E37FB"/>
    <w:rsid w:val="008E3C0E"/>
    <w:rsid w:val="008E3EFF"/>
    <w:rsid w:val="008E421A"/>
    <w:rsid w:val="008E4529"/>
    <w:rsid w:val="008E476B"/>
    <w:rsid w:val="008E48ED"/>
    <w:rsid w:val="008E60EA"/>
    <w:rsid w:val="008E6B59"/>
    <w:rsid w:val="008E752E"/>
    <w:rsid w:val="008E78FA"/>
    <w:rsid w:val="008F0F63"/>
    <w:rsid w:val="008F145C"/>
    <w:rsid w:val="008F20FC"/>
    <w:rsid w:val="008F246D"/>
    <w:rsid w:val="008F2974"/>
    <w:rsid w:val="008F2F88"/>
    <w:rsid w:val="008F4052"/>
    <w:rsid w:val="008F507A"/>
    <w:rsid w:val="008F52C5"/>
    <w:rsid w:val="008F5AFB"/>
    <w:rsid w:val="008F64E7"/>
    <w:rsid w:val="008F6D43"/>
    <w:rsid w:val="008F6D8A"/>
    <w:rsid w:val="008F78CA"/>
    <w:rsid w:val="008F7F8E"/>
    <w:rsid w:val="009005DB"/>
    <w:rsid w:val="009015A3"/>
    <w:rsid w:val="009016C7"/>
    <w:rsid w:val="009024CF"/>
    <w:rsid w:val="00902C46"/>
    <w:rsid w:val="0090315C"/>
    <w:rsid w:val="00904A24"/>
    <w:rsid w:val="009051E0"/>
    <w:rsid w:val="00905958"/>
    <w:rsid w:val="00906D84"/>
    <w:rsid w:val="00906E89"/>
    <w:rsid w:val="009072C9"/>
    <w:rsid w:val="00907D8C"/>
    <w:rsid w:val="00907FDA"/>
    <w:rsid w:val="00912730"/>
    <w:rsid w:val="00912EE3"/>
    <w:rsid w:val="0091357D"/>
    <w:rsid w:val="009136A9"/>
    <w:rsid w:val="009139D0"/>
    <w:rsid w:val="00914B94"/>
    <w:rsid w:val="00915712"/>
    <w:rsid w:val="009167B0"/>
    <w:rsid w:val="00916921"/>
    <w:rsid w:val="00917D70"/>
    <w:rsid w:val="0092070F"/>
    <w:rsid w:val="009216A8"/>
    <w:rsid w:val="00921E5B"/>
    <w:rsid w:val="00922451"/>
    <w:rsid w:val="00922A60"/>
    <w:rsid w:val="00923141"/>
    <w:rsid w:val="00923901"/>
    <w:rsid w:val="00924354"/>
    <w:rsid w:val="00924A90"/>
    <w:rsid w:val="00924F2D"/>
    <w:rsid w:val="00925024"/>
    <w:rsid w:val="00925192"/>
    <w:rsid w:val="009256A5"/>
    <w:rsid w:val="00926175"/>
    <w:rsid w:val="009261BD"/>
    <w:rsid w:val="00927110"/>
    <w:rsid w:val="00927C63"/>
    <w:rsid w:val="00927F64"/>
    <w:rsid w:val="00930E2D"/>
    <w:rsid w:val="00931973"/>
    <w:rsid w:val="009325C9"/>
    <w:rsid w:val="00932908"/>
    <w:rsid w:val="00932F50"/>
    <w:rsid w:val="00933576"/>
    <w:rsid w:val="0093460C"/>
    <w:rsid w:val="009346BF"/>
    <w:rsid w:val="00934B7A"/>
    <w:rsid w:val="009353C2"/>
    <w:rsid w:val="00935530"/>
    <w:rsid w:val="00936452"/>
    <w:rsid w:val="0093659E"/>
    <w:rsid w:val="00940F8D"/>
    <w:rsid w:val="0094114C"/>
    <w:rsid w:val="00941F97"/>
    <w:rsid w:val="00942543"/>
    <w:rsid w:val="0094377E"/>
    <w:rsid w:val="00944D49"/>
    <w:rsid w:val="00944DC8"/>
    <w:rsid w:val="00944F7E"/>
    <w:rsid w:val="0094637B"/>
    <w:rsid w:val="009479EF"/>
    <w:rsid w:val="00947ED2"/>
    <w:rsid w:val="00950553"/>
    <w:rsid w:val="00951826"/>
    <w:rsid w:val="00951C9E"/>
    <w:rsid w:val="00951D36"/>
    <w:rsid w:val="0095223A"/>
    <w:rsid w:val="00952358"/>
    <w:rsid w:val="00953612"/>
    <w:rsid w:val="00954718"/>
    <w:rsid w:val="00954D7F"/>
    <w:rsid w:val="009556D4"/>
    <w:rsid w:val="00955A78"/>
    <w:rsid w:val="00955F04"/>
    <w:rsid w:val="009568F6"/>
    <w:rsid w:val="009569A1"/>
    <w:rsid w:val="00957219"/>
    <w:rsid w:val="009575E2"/>
    <w:rsid w:val="009579C7"/>
    <w:rsid w:val="00957C52"/>
    <w:rsid w:val="00957E48"/>
    <w:rsid w:val="00961662"/>
    <w:rsid w:val="0096238C"/>
    <w:rsid w:val="00962399"/>
    <w:rsid w:val="009625A5"/>
    <w:rsid w:val="00962A11"/>
    <w:rsid w:val="00962D36"/>
    <w:rsid w:val="00963893"/>
    <w:rsid w:val="009651BA"/>
    <w:rsid w:val="009655A1"/>
    <w:rsid w:val="009657FD"/>
    <w:rsid w:val="00965857"/>
    <w:rsid w:val="00965E04"/>
    <w:rsid w:val="00965EE7"/>
    <w:rsid w:val="00965FCD"/>
    <w:rsid w:val="00966200"/>
    <w:rsid w:val="009664E6"/>
    <w:rsid w:val="009675FD"/>
    <w:rsid w:val="009705E5"/>
    <w:rsid w:val="00970649"/>
    <w:rsid w:val="0097069A"/>
    <w:rsid w:val="00970705"/>
    <w:rsid w:val="00972A4E"/>
    <w:rsid w:val="00972E3D"/>
    <w:rsid w:val="00974568"/>
    <w:rsid w:val="00975030"/>
    <w:rsid w:val="00975A6E"/>
    <w:rsid w:val="00975BE0"/>
    <w:rsid w:val="00977B9A"/>
    <w:rsid w:val="00981A79"/>
    <w:rsid w:val="00981AE9"/>
    <w:rsid w:val="009828DC"/>
    <w:rsid w:val="00982DC2"/>
    <w:rsid w:val="00983729"/>
    <w:rsid w:val="00983C50"/>
    <w:rsid w:val="00983D72"/>
    <w:rsid w:val="00983E61"/>
    <w:rsid w:val="00984F46"/>
    <w:rsid w:val="00985065"/>
    <w:rsid w:val="00985D24"/>
    <w:rsid w:val="00985EDA"/>
    <w:rsid w:val="00986949"/>
    <w:rsid w:val="00987016"/>
    <w:rsid w:val="00987716"/>
    <w:rsid w:val="00987AE1"/>
    <w:rsid w:val="00990402"/>
    <w:rsid w:val="0099054E"/>
    <w:rsid w:val="00990EFB"/>
    <w:rsid w:val="00990F83"/>
    <w:rsid w:val="00991244"/>
    <w:rsid w:val="009921B8"/>
    <w:rsid w:val="00992A02"/>
    <w:rsid w:val="00994E4D"/>
    <w:rsid w:val="0099515C"/>
    <w:rsid w:val="009953B7"/>
    <w:rsid w:val="009953E6"/>
    <w:rsid w:val="0099647B"/>
    <w:rsid w:val="009964CF"/>
    <w:rsid w:val="0099654B"/>
    <w:rsid w:val="00996589"/>
    <w:rsid w:val="00997619"/>
    <w:rsid w:val="009A115B"/>
    <w:rsid w:val="009A15B9"/>
    <w:rsid w:val="009A2961"/>
    <w:rsid w:val="009A3D79"/>
    <w:rsid w:val="009A409B"/>
    <w:rsid w:val="009A51A4"/>
    <w:rsid w:val="009A6621"/>
    <w:rsid w:val="009A6986"/>
    <w:rsid w:val="009B012A"/>
    <w:rsid w:val="009B0297"/>
    <w:rsid w:val="009B0625"/>
    <w:rsid w:val="009B0807"/>
    <w:rsid w:val="009B15D6"/>
    <w:rsid w:val="009B16F1"/>
    <w:rsid w:val="009B2C91"/>
    <w:rsid w:val="009B35BF"/>
    <w:rsid w:val="009B3774"/>
    <w:rsid w:val="009B5522"/>
    <w:rsid w:val="009B57CF"/>
    <w:rsid w:val="009B59BF"/>
    <w:rsid w:val="009B5C2D"/>
    <w:rsid w:val="009B5E6B"/>
    <w:rsid w:val="009B61A5"/>
    <w:rsid w:val="009B6B96"/>
    <w:rsid w:val="009B77E1"/>
    <w:rsid w:val="009C03DE"/>
    <w:rsid w:val="009C0FEB"/>
    <w:rsid w:val="009C144B"/>
    <w:rsid w:val="009C19A0"/>
    <w:rsid w:val="009C2142"/>
    <w:rsid w:val="009C24AB"/>
    <w:rsid w:val="009C2EC4"/>
    <w:rsid w:val="009C2F2A"/>
    <w:rsid w:val="009C3104"/>
    <w:rsid w:val="009C3C56"/>
    <w:rsid w:val="009C4542"/>
    <w:rsid w:val="009C4A31"/>
    <w:rsid w:val="009C5894"/>
    <w:rsid w:val="009C6963"/>
    <w:rsid w:val="009C6DF1"/>
    <w:rsid w:val="009D0088"/>
    <w:rsid w:val="009D0656"/>
    <w:rsid w:val="009D0C65"/>
    <w:rsid w:val="009D10D0"/>
    <w:rsid w:val="009D1F63"/>
    <w:rsid w:val="009D211C"/>
    <w:rsid w:val="009D22CB"/>
    <w:rsid w:val="009D2A10"/>
    <w:rsid w:val="009D2A6E"/>
    <w:rsid w:val="009D330E"/>
    <w:rsid w:val="009D3948"/>
    <w:rsid w:val="009D3EB3"/>
    <w:rsid w:val="009D47D4"/>
    <w:rsid w:val="009D4984"/>
    <w:rsid w:val="009D4D65"/>
    <w:rsid w:val="009D5E76"/>
    <w:rsid w:val="009D6614"/>
    <w:rsid w:val="009D6901"/>
    <w:rsid w:val="009D6DE1"/>
    <w:rsid w:val="009D7457"/>
    <w:rsid w:val="009E047B"/>
    <w:rsid w:val="009E0FD3"/>
    <w:rsid w:val="009E1100"/>
    <w:rsid w:val="009E1C37"/>
    <w:rsid w:val="009E1E61"/>
    <w:rsid w:val="009E400F"/>
    <w:rsid w:val="009E458E"/>
    <w:rsid w:val="009E45A8"/>
    <w:rsid w:val="009E45DB"/>
    <w:rsid w:val="009E4757"/>
    <w:rsid w:val="009E4B30"/>
    <w:rsid w:val="009E4E88"/>
    <w:rsid w:val="009E51DC"/>
    <w:rsid w:val="009E63BA"/>
    <w:rsid w:val="009E6613"/>
    <w:rsid w:val="009E6C91"/>
    <w:rsid w:val="009E6D8C"/>
    <w:rsid w:val="009E71C8"/>
    <w:rsid w:val="009E7313"/>
    <w:rsid w:val="009E75F6"/>
    <w:rsid w:val="009E78EB"/>
    <w:rsid w:val="009E7D47"/>
    <w:rsid w:val="009F0D99"/>
    <w:rsid w:val="009F1A3B"/>
    <w:rsid w:val="009F22C5"/>
    <w:rsid w:val="009F3946"/>
    <w:rsid w:val="009F3A91"/>
    <w:rsid w:val="009F4005"/>
    <w:rsid w:val="009F4E19"/>
    <w:rsid w:val="009F5E60"/>
    <w:rsid w:val="00A00360"/>
    <w:rsid w:val="00A01ACB"/>
    <w:rsid w:val="00A01EAE"/>
    <w:rsid w:val="00A01FCE"/>
    <w:rsid w:val="00A02432"/>
    <w:rsid w:val="00A0282D"/>
    <w:rsid w:val="00A03264"/>
    <w:rsid w:val="00A03CD0"/>
    <w:rsid w:val="00A05666"/>
    <w:rsid w:val="00A05E91"/>
    <w:rsid w:val="00A06651"/>
    <w:rsid w:val="00A07662"/>
    <w:rsid w:val="00A10192"/>
    <w:rsid w:val="00A12AC1"/>
    <w:rsid w:val="00A135DE"/>
    <w:rsid w:val="00A14422"/>
    <w:rsid w:val="00A14F1D"/>
    <w:rsid w:val="00A150F8"/>
    <w:rsid w:val="00A15A36"/>
    <w:rsid w:val="00A17B52"/>
    <w:rsid w:val="00A21380"/>
    <w:rsid w:val="00A2164A"/>
    <w:rsid w:val="00A21B71"/>
    <w:rsid w:val="00A21D2D"/>
    <w:rsid w:val="00A228B4"/>
    <w:rsid w:val="00A22DF9"/>
    <w:rsid w:val="00A230F0"/>
    <w:rsid w:val="00A23720"/>
    <w:rsid w:val="00A2386C"/>
    <w:rsid w:val="00A241E1"/>
    <w:rsid w:val="00A2497E"/>
    <w:rsid w:val="00A24A29"/>
    <w:rsid w:val="00A24D54"/>
    <w:rsid w:val="00A25111"/>
    <w:rsid w:val="00A26466"/>
    <w:rsid w:val="00A27B45"/>
    <w:rsid w:val="00A27E83"/>
    <w:rsid w:val="00A3032D"/>
    <w:rsid w:val="00A330C7"/>
    <w:rsid w:val="00A333B4"/>
    <w:rsid w:val="00A335BC"/>
    <w:rsid w:val="00A33A2C"/>
    <w:rsid w:val="00A33FCC"/>
    <w:rsid w:val="00A3439E"/>
    <w:rsid w:val="00A35C57"/>
    <w:rsid w:val="00A35C66"/>
    <w:rsid w:val="00A3647B"/>
    <w:rsid w:val="00A367FB"/>
    <w:rsid w:val="00A37512"/>
    <w:rsid w:val="00A3784B"/>
    <w:rsid w:val="00A37DC9"/>
    <w:rsid w:val="00A37F9E"/>
    <w:rsid w:val="00A40085"/>
    <w:rsid w:val="00A40992"/>
    <w:rsid w:val="00A409C2"/>
    <w:rsid w:val="00A410D6"/>
    <w:rsid w:val="00A41401"/>
    <w:rsid w:val="00A41B2D"/>
    <w:rsid w:val="00A4212C"/>
    <w:rsid w:val="00A42308"/>
    <w:rsid w:val="00A42FD1"/>
    <w:rsid w:val="00A43361"/>
    <w:rsid w:val="00A43680"/>
    <w:rsid w:val="00A4394D"/>
    <w:rsid w:val="00A43BD9"/>
    <w:rsid w:val="00A4409E"/>
    <w:rsid w:val="00A44710"/>
    <w:rsid w:val="00A455B3"/>
    <w:rsid w:val="00A45A0C"/>
    <w:rsid w:val="00A45AF0"/>
    <w:rsid w:val="00A47838"/>
    <w:rsid w:val="00A47DF6"/>
    <w:rsid w:val="00A52056"/>
    <w:rsid w:val="00A528AC"/>
    <w:rsid w:val="00A52B32"/>
    <w:rsid w:val="00A53338"/>
    <w:rsid w:val="00A53D6E"/>
    <w:rsid w:val="00A5571A"/>
    <w:rsid w:val="00A55ECC"/>
    <w:rsid w:val="00A55FB9"/>
    <w:rsid w:val="00A56B51"/>
    <w:rsid w:val="00A56D9B"/>
    <w:rsid w:val="00A5731B"/>
    <w:rsid w:val="00A57603"/>
    <w:rsid w:val="00A60E11"/>
    <w:rsid w:val="00A6177E"/>
    <w:rsid w:val="00A6193C"/>
    <w:rsid w:val="00A61D06"/>
    <w:rsid w:val="00A61D4F"/>
    <w:rsid w:val="00A6254D"/>
    <w:rsid w:val="00A633B7"/>
    <w:rsid w:val="00A63512"/>
    <w:rsid w:val="00A637D7"/>
    <w:rsid w:val="00A63D35"/>
    <w:rsid w:val="00A64918"/>
    <w:rsid w:val="00A6498D"/>
    <w:rsid w:val="00A657CD"/>
    <w:rsid w:val="00A65E45"/>
    <w:rsid w:val="00A66495"/>
    <w:rsid w:val="00A6701A"/>
    <w:rsid w:val="00A67955"/>
    <w:rsid w:val="00A67B45"/>
    <w:rsid w:val="00A67EC6"/>
    <w:rsid w:val="00A706A4"/>
    <w:rsid w:val="00A720BE"/>
    <w:rsid w:val="00A723B1"/>
    <w:rsid w:val="00A727C4"/>
    <w:rsid w:val="00A72FA1"/>
    <w:rsid w:val="00A736AB"/>
    <w:rsid w:val="00A737FC"/>
    <w:rsid w:val="00A7447D"/>
    <w:rsid w:val="00A75415"/>
    <w:rsid w:val="00A759ED"/>
    <w:rsid w:val="00A75C1B"/>
    <w:rsid w:val="00A76E21"/>
    <w:rsid w:val="00A7735D"/>
    <w:rsid w:val="00A77491"/>
    <w:rsid w:val="00A77D68"/>
    <w:rsid w:val="00A80B94"/>
    <w:rsid w:val="00A80EB8"/>
    <w:rsid w:val="00A82559"/>
    <w:rsid w:val="00A82B52"/>
    <w:rsid w:val="00A833D9"/>
    <w:rsid w:val="00A84AE7"/>
    <w:rsid w:val="00A84DDA"/>
    <w:rsid w:val="00A85184"/>
    <w:rsid w:val="00A86A66"/>
    <w:rsid w:val="00A87740"/>
    <w:rsid w:val="00A87B66"/>
    <w:rsid w:val="00A90574"/>
    <w:rsid w:val="00A906FC"/>
    <w:rsid w:val="00A90C44"/>
    <w:rsid w:val="00A90F42"/>
    <w:rsid w:val="00A919DD"/>
    <w:rsid w:val="00A91D7E"/>
    <w:rsid w:val="00A92097"/>
    <w:rsid w:val="00A9231C"/>
    <w:rsid w:val="00A923E6"/>
    <w:rsid w:val="00A92871"/>
    <w:rsid w:val="00A92D09"/>
    <w:rsid w:val="00A92FB4"/>
    <w:rsid w:val="00A94F9F"/>
    <w:rsid w:val="00A96775"/>
    <w:rsid w:val="00A9699B"/>
    <w:rsid w:val="00A96A26"/>
    <w:rsid w:val="00A9736B"/>
    <w:rsid w:val="00A97BB2"/>
    <w:rsid w:val="00AA07A3"/>
    <w:rsid w:val="00AA0F93"/>
    <w:rsid w:val="00AA10D9"/>
    <w:rsid w:val="00AA2532"/>
    <w:rsid w:val="00AA2971"/>
    <w:rsid w:val="00AA2AF3"/>
    <w:rsid w:val="00AA2CBC"/>
    <w:rsid w:val="00AA317F"/>
    <w:rsid w:val="00AA363D"/>
    <w:rsid w:val="00AA3A2C"/>
    <w:rsid w:val="00AA3B83"/>
    <w:rsid w:val="00AA3F06"/>
    <w:rsid w:val="00AA47D7"/>
    <w:rsid w:val="00AA4B98"/>
    <w:rsid w:val="00AA5F5F"/>
    <w:rsid w:val="00AA6489"/>
    <w:rsid w:val="00AA6859"/>
    <w:rsid w:val="00AA702D"/>
    <w:rsid w:val="00AA7AE9"/>
    <w:rsid w:val="00AA7F1B"/>
    <w:rsid w:val="00AB03BD"/>
    <w:rsid w:val="00AB0C62"/>
    <w:rsid w:val="00AB0EE4"/>
    <w:rsid w:val="00AB1769"/>
    <w:rsid w:val="00AB310A"/>
    <w:rsid w:val="00AB3479"/>
    <w:rsid w:val="00AB39F8"/>
    <w:rsid w:val="00AB474D"/>
    <w:rsid w:val="00AB549A"/>
    <w:rsid w:val="00AB5FB9"/>
    <w:rsid w:val="00AB76C4"/>
    <w:rsid w:val="00AC08AA"/>
    <w:rsid w:val="00AC0B25"/>
    <w:rsid w:val="00AC0CAB"/>
    <w:rsid w:val="00AC1343"/>
    <w:rsid w:val="00AC15E1"/>
    <w:rsid w:val="00AC25C9"/>
    <w:rsid w:val="00AC290A"/>
    <w:rsid w:val="00AC3541"/>
    <w:rsid w:val="00AC3650"/>
    <w:rsid w:val="00AC3BF5"/>
    <w:rsid w:val="00AC4223"/>
    <w:rsid w:val="00AC5BF6"/>
    <w:rsid w:val="00AD037B"/>
    <w:rsid w:val="00AD0856"/>
    <w:rsid w:val="00AD0885"/>
    <w:rsid w:val="00AD0890"/>
    <w:rsid w:val="00AD1A69"/>
    <w:rsid w:val="00AD212B"/>
    <w:rsid w:val="00AD234D"/>
    <w:rsid w:val="00AD26AD"/>
    <w:rsid w:val="00AD26D2"/>
    <w:rsid w:val="00AD2896"/>
    <w:rsid w:val="00AD2F08"/>
    <w:rsid w:val="00AD302E"/>
    <w:rsid w:val="00AD41E0"/>
    <w:rsid w:val="00AD4AA8"/>
    <w:rsid w:val="00AD5046"/>
    <w:rsid w:val="00AD5F01"/>
    <w:rsid w:val="00AD6200"/>
    <w:rsid w:val="00AD7079"/>
    <w:rsid w:val="00AD76F2"/>
    <w:rsid w:val="00AD7729"/>
    <w:rsid w:val="00AE00AB"/>
    <w:rsid w:val="00AE07A8"/>
    <w:rsid w:val="00AE0DF9"/>
    <w:rsid w:val="00AE0FEF"/>
    <w:rsid w:val="00AE1327"/>
    <w:rsid w:val="00AE1342"/>
    <w:rsid w:val="00AE1F88"/>
    <w:rsid w:val="00AE20AD"/>
    <w:rsid w:val="00AE31B5"/>
    <w:rsid w:val="00AE361F"/>
    <w:rsid w:val="00AE3A0B"/>
    <w:rsid w:val="00AE408D"/>
    <w:rsid w:val="00AE48C3"/>
    <w:rsid w:val="00AE5336"/>
    <w:rsid w:val="00AE5370"/>
    <w:rsid w:val="00AE61CF"/>
    <w:rsid w:val="00AE633C"/>
    <w:rsid w:val="00AE7C2F"/>
    <w:rsid w:val="00AF027A"/>
    <w:rsid w:val="00AF0371"/>
    <w:rsid w:val="00AF076C"/>
    <w:rsid w:val="00AF161D"/>
    <w:rsid w:val="00AF1A52"/>
    <w:rsid w:val="00AF2959"/>
    <w:rsid w:val="00AF3256"/>
    <w:rsid w:val="00AF410F"/>
    <w:rsid w:val="00AF58BA"/>
    <w:rsid w:val="00AF590D"/>
    <w:rsid w:val="00AF595E"/>
    <w:rsid w:val="00AF67BF"/>
    <w:rsid w:val="00AF67CE"/>
    <w:rsid w:val="00B00B70"/>
    <w:rsid w:val="00B00D6C"/>
    <w:rsid w:val="00B01133"/>
    <w:rsid w:val="00B01281"/>
    <w:rsid w:val="00B015C0"/>
    <w:rsid w:val="00B0186E"/>
    <w:rsid w:val="00B01A61"/>
    <w:rsid w:val="00B024CE"/>
    <w:rsid w:val="00B03ED9"/>
    <w:rsid w:val="00B04009"/>
    <w:rsid w:val="00B0508C"/>
    <w:rsid w:val="00B052FD"/>
    <w:rsid w:val="00B05767"/>
    <w:rsid w:val="00B05A09"/>
    <w:rsid w:val="00B063C4"/>
    <w:rsid w:val="00B07118"/>
    <w:rsid w:val="00B07328"/>
    <w:rsid w:val="00B07AD1"/>
    <w:rsid w:val="00B07D12"/>
    <w:rsid w:val="00B07D45"/>
    <w:rsid w:val="00B10246"/>
    <w:rsid w:val="00B10331"/>
    <w:rsid w:val="00B114E7"/>
    <w:rsid w:val="00B122D3"/>
    <w:rsid w:val="00B12DE0"/>
    <w:rsid w:val="00B130A3"/>
    <w:rsid w:val="00B133A2"/>
    <w:rsid w:val="00B13BD8"/>
    <w:rsid w:val="00B13D82"/>
    <w:rsid w:val="00B148CB"/>
    <w:rsid w:val="00B14CB8"/>
    <w:rsid w:val="00B1698D"/>
    <w:rsid w:val="00B16CC7"/>
    <w:rsid w:val="00B16FE4"/>
    <w:rsid w:val="00B17F5A"/>
    <w:rsid w:val="00B20547"/>
    <w:rsid w:val="00B20AEB"/>
    <w:rsid w:val="00B210F2"/>
    <w:rsid w:val="00B21171"/>
    <w:rsid w:val="00B22283"/>
    <w:rsid w:val="00B226A6"/>
    <w:rsid w:val="00B23DF4"/>
    <w:rsid w:val="00B245A9"/>
    <w:rsid w:val="00B247A9"/>
    <w:rsid w:val="00B24F80"/>
    <w:rsid w:val="00B25703"/>
    <w:rsid w:val="00B25A98"/>
    <w:rsid w:val="00B25E32"/>
    <w:rsid w:val="00B26526"/>
    <w:rsid w:val="00B270A8"/>
    <w:rsid w:val="00B30368"/>
    <w:rsid w:val="00B30ECC"/>
    <w:rsid w:val="00B3186B"/>
    <w:rsid w:val="00B31F7A"/>
    <w:rsid w:val="00B32C19"/>
    <w:rsid w:val="00B33BD2"/>
    <w:rsid w:val="00B35842"/>
    <w:rsid w:val="00B35F7E"/>
    <w:rsid w:val="00B3637B"/>
    <w:rsid w:val="00B3712A"/>
    <w:rsid w:val="00B3715D"/>
    <w:rsid w:val="00B376C4"/>
    <w:rsid w:val="00B40365"/>
    <w:rsid w:val="00B418C7"/>
    <w:rsid w:val="00B42A9C"/>
    <w:rsid w:val="00B434F0"/>
    <w:rsid w:val="00B43524"/>
    <w:rsid w:val="00B435B5"/>
    <w:rsid w:val="00B4379B"/>
    <w:rsid w:val="00B43A79"/>
    <w:rsid w:val="00B44081"/>
    <w:rsid w:val="00B44226"/>
    <w:rsid w:val="00B4444D"/>
    <w:rsid w:val="00B44B97"/>
    <w:rsid w:val="00B45374"/>
    <w:rsid w:val="00B46C5B"/>
    <w:rsid w:val="00B50048"/>
    <w:rsid w:val="00B50D42"/>
    <w:rsid w:val="00B51237"/>
    <w:rsid w:val="00B51643"/>
    <w:rsid w:val="00B52206"/>
    <w:rsid w:val="00B52274"/>
    <w:rsid w:val="00B52E84"/>
    <w:rsid w:val="00B5321C"/>
    <w:rsid w:val="00B53D78"/>
    <w:rsid w:val="00B55C77"/>
    <w:rsid w:val="00B5631C"/>
    <w:rsid w:val="00B563C9"/>
    <w:rsid w:val="00B565D8"/>
    <w:rsid w:val="00B57750"/>
    <w:rsid w:val="00B5779A"/>
    <w:rsid w:val="00B57B61"/>
    <w:rsid w:val="00B57CB0"/>
    <w:rsid w:val="00B605B1"/>
    <w:rsid w:val="00B60D7C"/>
    <w:rsid w:val="00B6116B"/>
    <w:rsid w:val="00B61248"/>
    <w:rsid w:val="00B61916"/>
    <w:rsid w:val="00B61EF0"/>
    <w:rsid w:val="00B620E0"/>
    <w:rsid w:val="00B625C6"/>
    <w:rsid w:val="00B62622"/>
    <w:rsid w:val="00B63754"/>
    <w:rsid w:val="00B63AF1"/>
    <w:rsid w:val="00B63C45"/>
    <w:rsid w:val="00B63E8A"/>
    <w:rsid w:val="00B64D24"/>
    <w:rsid w:val="00B64D8A"/>
    <w:rsid w:val="00B65468"/>
    <w:rsid w:val="00B6603F"/>
    <w:rsid w:val="00B66681"/>
    <w:rsid w:val="00B67455"/>
    <w:rsid w:val="00B6788A"/>
    <w:rsid w:val="00B678DD"/>
    <w:rsid w:val="00B67CAB"/>
    <w:rsid w:val="00B70483"/>
    <w:rsid w:val="00B7063B"/>
    <w:rsid w:val="00B7089B"/>
    <w:rsid w:val="00B70CFC"/>
    <w:rsid w:val="00B7147D"/>
    <w:rsid w:val="00B73065"/>
    <w:rsid w:val="00B73201"/>
    <w:rsid w:val="00B73C42"/>
    <w:rsid w:val="00B73F8B"/>
    <w:rsid w:val="00B74394"/>
    <w:rsid w:val="00B74736"/>
    <w:rsid w:val="00B74D50"/>
    <w:rsid w:val="00B75563"/>
    <w:rsid w:val="00B75A89"/>
    <w:rsid w:val="00B75CFC"/>
    <w:rsid w:val="00B766F1"/>
    <w:rsid w:val="00B76AB4"/>
    <w:rsid w:val="00B800CD"/>
    <w:rsid w:val="00B80377"/>
    <w:rsid w:val="00B807BC"/>
    <w:rsid w:val="00B8088B"/>
    <w:rsid w:val="00B80C06"/>
    <w:rsid w:val="00B810B2"/>
    <w:rsid w:val="00B813BB"/>
    <w:rsid w:val="00B81461"/>
    <w:rsid w:val="00B815D8"/>
    <w:rsid w:val="00B826B4"/>
    <w:rsid w:val="00B82D13"/>
    <w:rsid w:val="00B83293"/>
    <w:rsid w:val="00B83AC4"/>
    <w:rsid w:val="00B84B5F"/>
    <w:rsid w:val="00B84CF7"/>
    <w:rsid w:val="00B853F9"/>
    <w:rsid w:val="00B86585"/>
    <w:rsid w:val="00B87125"/>
    <w:rsid w:val="00B8730A"/>
    <w:rsid w:val="00B87822"/>
    <w:rsid w:val="00B87984"/>
    <w:rsid w:val="00B879E4"/>
    <w:rsid w:val="00B90A58"/>
    <w:rsid w:val="00B90FD1"/>
    <w:rsid w:val="00B9128D"/>
    <w:rsid w:val="00B91771"/>
    <w:rsid w:val="00B92231"/>
    <w:rsid w:val="00B92E37"/>
    <w:rsid w:val="00B930C2"/>
    <w:rsid w:val="00B93266"/>
    <w:rsid w:val="00B937B5"/>
    <w:rsid w:val="00B93DD2"/>
    <w:rsid w:val="00B94449"/>
    <w:rsid w:val="00B953A1"/>
    <w:rsid w:val="00B970B7"/>
    <w:rsid w:val="00B97A47"/>
    <w:rsid w:val="00B97EB9"/>
    <w:rsid w:val="00BA06BB"/>
    <w:rsid w:val="00BA0D27"/>
    <w:rsid w:val="00BA1831"/>
    <w:rsid w:val="00BA2123"/>
    <w:rsid w:val="00BA2482"/>
    <w:rsid w:val="00BA2700"/>
    <w:rsid w:val="00BA2C98"/>
    <w:rsid w:val="00BA2CE6"/>
    <w:rsid w:val="00BA2D02"/>
    <w:rsid w:val="00BA3AB6"/>
    <w:rsid w:val="00BA3F1A"/>
    <w:rsid w:val="00BA4038"/>
    <w:rsid w:val="00BA5332"/>
    <w:rsid w:val="00BA53E0"/>
    <w:rsid w:val="00BA6562"/>
    <w:rsid w:val="00BA6693"/>
    <w:rsid w:val="00BA6B31"/>
    <w:rsid w:val="00BB018B"/>
    <w:rsid w:val="00BB1A60"/>
    <w:rsid w:val="00BB2B49"/>
    <w:rsid w:val="00BB3227"/>
    <w:rsid w:val="00BB32EC"/>
    <w:rsid w:val="00BB40A8"/>
    <w:rsid w:val="00BB412A"/>
    <w:rsid w:val="00BB4281"/>
    <w:rsid w:val="00BB4BC5"/>
    <w:rsid w:val="00BB5AE3"/>
    <w:rsid w:val="00BB5F39"/>
    <w:rsid w:val="00BB5F84"/>
    <w:rsid w:val="00BB6AB0"/>
    <w:rsid w:val="00BC0419"/>
    <w:rsid w:val="00BC10F1"/>
    <w:rsid w:val="00BC1976"/>
    <w:rsid w:val="00BC1B1F"/>
    <w:rsid w:val="00BC1C27"/>
    <w:rsid w:val="00BC2526"/>
    <w:rsid w:val="00BC25D0"/>
    <w:rsid w:val="00BC3604"/>
    <w:rsid w:val="00BC37E3"/>
    <w:rsid w:val="00BC4213"/>
    <w:rsid w:val="00BC485E"/>
    <w:rsid w:val="00BC5F33"/>
    <w:rsid w:val="00BC7289"/>
    <w:rsid w:val="00BC77FE"/>
    <w:rsid w:val="00BC7AD4"/>
    <w:rsid w:val="00BD01E3"/>
    <w:rsid w:val="00BD1135"/>
    <w:rsid w:val="00BD1556"/>
    <w:rsid w:val="00BD1747"/>
    <w:rsid w:val="00BD1AA6"/>
    <w:rsid w:val="00BD1B3B"/>
    <w:rsid w:val="00BD2B06"/>
    <w:rsid w:val="00BD3979"/>
    <w:rsid w:val="00BD3B53"/>
    <w:rsid w:val="00BD4751"/>
    <w:rsid w:val="00BD4D22"/>
    <w:rsid w:val="00BD5682"/>
    <w:rsid w:val="00BD58E5"/>
    <w:rsid w:val="00BD5BFB"/>
    <w:rsid w:val="00BD5D83"/>
    <w:rsid w:val="00BD6B8D"/>
    <w:rsid w:val="00BD727A"/>
    <w:rsid w:val="00BE04D7"/>
    <w:rsid w:val="00BE0D96"/>
    <w:rsid w:val="00BE1201"/>
    <w:rsid w:val="00BE1D5F"/>
    <w:rsid w:val="00BE1DB3"/>
    <w:rsid w:val="00BE1ED6"/>
    <w:rsid w:val="00BE1F0C"/>
    <w:rsid w:val="00BE2625"/>
    <w:rsid w:val="00BE26B6"/>
    <w:rsid w:val="00BE2D8F"/>
    <w:rsid w:val="00BE2FFB"/>
    <w:rsid w:val="00BE3BD9"/>
    <w:rsid w:val="00BE426D"/>
    <w:rsid w:val="00BE47F0"/>
    <w:rsid w:val="00BE4D02"/>
    <w:rsid w:val="00BE5E8E"/>
    <w:rsid w:val="00BE6544"/>
    <w:rsid w:val="00BE66F8"/>
    <w:rsid w:val="00BE6C60"/>
    <w:rsid w:val="00BE7288"/>
    <w:rsid w:val="00BE76CC"/>
    <w:rsid w:val="00BE797A"/>
    <w:rsid w:val="00BF0215"/>
    <w:rsid w:val="00BF022A"/>
    <w:rsid w:val="00BF0578"/>
    <w:rsid w:val="00BF0879"/>
    <w:rsid w:val="00BF21CA"/>
    <w:rsid w:val="00BF2A65"/>
    <w:rsid w:val="00BF3B71"/>
    <w:rsid w:val="00BF3E5D"/>
    <w:rsid w:val="00BF44DD"/>
    <w:rsid w:val="00BF46A0"/>
    <w:rsid w:val="00BF4F47"/>
    <w:rsid w:val="00BF51DF"/>
    <w:rsid w:val="00BF536A"/>
    <w:rsid w:val="00BF6392"/>
    <w:rsid w:val="00BF6776"/>
    <w:rsid w:val="00BF68C7"/>
    <w:rsid w:val="00BF717D"/>
    <w:rsid w:val="00BF73AD"/>
    <w:rsid w:val="00BF7DBF"/>
    <w:rsid w:val="00C000A2"/>
    <w:rsid w:val="00C00129"/>
    <w:rsid w:val="00C00194"/>
    <w:rsid w:val="00C01B1E"/>
    <w:rsid w:val="00C0268C"/>
    <w:rsid w:val="00C0318E"/>
    <w:rsid w:val="00C03250"/>
    <w:rsid w:val="00C0346E"/>
    <w:rsid w:val="00C035BE"/>
    <w:rsid w:val="00C04252"/>
    <w:rsid w:val="00C044DD"/>
    <w:rsid w:val="00C0481A"/>
    <w:rsid w:val="00C0523F"/>
    <w:rsid w:val="00C05DDB"/>
    <w:rsid w:val="00C05E1C"/>
    <w:rsid w:val="00C05EF2"/>
    <w:rsid w:val="00C0604A"/>
    <w:rsid w:val="00C06F22"/>
    <w:rsid w:val="00C1019D"/>
    <w:rsid w:val="00C10F25"/>
    <w:rsid w:val="00C11E8E"/>
    <w:rsid w:val="00C12870"/>
    <w:rsid w:val="00C12EEB"/>
    <w:rsid w:val="00C13805"/>
    <w:rsid w:val="00C142E3"/>
    <w:rsid w:val="00C146B3"/>
    <w:rsid w:val="00C14973"/>
    <w:rsid w:val="00C14BE2"/>
    <w:rsid w:val="00C14D81"/>
    <w:rsid w:val="00C15CC7"/>
    <w:rsid w:val="00C1643D"/>
    <w:rsid w:val="00C20528"/>
    <w:rsid w:val="00C20D30"/>
    <w:rsid w:val="00C214A2"/>
    <w:rsid w:val="00C2155F"/>
    <w:rsid w:val="00C21EDC"/>
    <w:rsid w:val="00C226CD"/>
    <w:rsid w:val="00C22BC1"/>
    <w:rsid w:val="00C22BCB"/>
    <w:rsid w:val="00C2308A"/>
    <w:rsid w:val="00C230BE"/>
    <w:rsid w:val="00C25028"/>
    <w:rsid w:val="00C2570E"/>
    <w:rsid w:val="00C25DE5"/>
    <w:rsid w:val="00C261A9"/>
    <w:rsid w:val="00C26589"/>
    <w:rsid w:val="00C26FEF"/>
    <w:rsid w:val="00C27400"/>
    <w:rsid w:val="00C276B5"/>
    <w:rsid w:val="00C302BB"/>
    <w:rsid w:val="00C30FCF"/>
    <w:rsid w:val="00C314A9"/>
    <w:rsid w:val="00C314BE"/>
    <w:rsid w:val="00C318C4"/>
    <w:rsid w:val="00C31947"/>
    <w:rsid w:val="00C31D3D"/>
    <w:rsid w:val="00C32EB5"/>
    <w:rsid w:val="00C33024"/>
    <w:rsid w:val="00C33578"/>
    <w:rsid w:val="00C33650"/>
    <w:rsid w:val="00C35023"/>
    <w:rsid w:val="00C350CF"/>
    <w:rsid w:val="00C35AA4"/>
    <w:rsid w:val="00C3616C"/>
    <w:rsid w:val="00C3754E"/>
    <w:rsid w:val="00C37626"/>
    <w:rsid w:val="00C37BAF"/>
    <w:rsid w:val="00C37EA8"/>
    <w:rsid w:val="00C40373"/>
    <w:rsid w:val="00C40563"/>
    <w:rsid w:val="00C405C0"/>
    <w:rsid w:val="00C409F9"/>
    <w:rsid w:val="00C410B3"/>
    <w:rsid w:val="00C41B38"/>
    <w:rsid w:val="00C42793"/>
    <w:rsid w:val="00C42BE9"/>
    <w:rsid w:val="00C42FC2"/>
    <w:rsid w:val="00C443EB"/>
    <w:rsid w:val="00C44EFF"/>
    <w:rsid w:val="00C4526D"/>
    <w:rsid w:val="00C4538E"/>
    <w:rsid w:val="00C458DD"/>
    <w:rsid w:val="00C459E8"/>
    <w:rsid w:val="00C45A7B"/>
    <w:rsid w:val="00C4726E"/>
    <w:rsid w:val="00C47362"/>
    <w:rsid w:val="00C476DF"/>
    <w:rsid w:val="00C500B6"/>
    <w:rsid w:val="00C5027B"/>
    <w:rsid w:val="00C50BA1"/>
    <w:rsid w:val="00C50EDA"/>
    <w:rsid w:val="00C51664"/>
    <w:rsid w:val="00C5330B"/>
    <w:rsid w:val="00C5339E"/>
    <w:rsid w:val="00C5389E"/>
    <w:rsid w:val="00C53BA6"/>
    <w:rsid w:val="00C54907"/>
    <w:rsid w:val="00C55303"/>
    <w:rsid w:val="00C5539C"/>
    <w:rsid w:val="00C554BF"/>
    <w:rsid w:val="00C60056"/>
    <w:rsid w:val="00C601ED"/>
    <w:rsid w:val="00C60627"/>
    <w:rsid w:val="00C614D2"/>
    <w:rsid w:val="00C61E70"/>
    <w:rsid w:val="00C624C1"/>
    <w:rsid w:val="00C6256D"/>
    <w:rsid w:val="00C62719"/>
    <w:rsid w:val="00C635F3"/>
    <w:rsid w:val="00C63886"/>
    <w:rsid w:val="00C63CFE"/>
    <w:rsid w:val="00C65570"/>
    <w:rsid w:val="00C6590A"/>
    <w:rsid w:val="00C65AE9"/>
    <w:rsid w:val="00C65BE8"/>
    <w:rsid w:val="00C66AEF"/>
    <w:rsid w:val="00C67749"/>
    <w:rsid w:val="00C67B88"/>
    <w:rsid w:val="00C67CEA"/>
    <w:rsid w:val="00C67EC4"/>
    <w:rsid w:val="00C70781"/>
    <w:rsid w:val="00C7135B"/>
    <w:rsid w:val="00C714B4"/>
    <w:rsid w:val="00C716B8"/>
    <w:rsid w:val="00C71828"/>
    <w:rsid w:val="00C7249C"/>
    <w:rsid w:val="00C7266D"/>
    <w:rsid w:val="00C72750"/>
    <w:rsid w:val="00C728F8"/>
    <w:rsid w:val="00C7402E"/>
    <w:rsid w:val="00C7574D"/>
    <w:rsid w:val="00C75891"/>
    <w:rsid w:val="00C75B3C"/>
    <w:rsid w:val="00C7624A"/>
    <w:rsid w:val="00C763C6"/>
    <w:rsid w:val="00C77705"/>
    <w:rsid w:val="00C77B5E"/>
    <w:rsid w:val="00C802AD"/>
    <w:rsid w:val="00C80509"/>
    <w:rsid w:val="00C81720"/>
    <w:rsid w:val="00C8234D"/>
    <w:rsid w:val="00C82D9F"/>
    <w:rsid w:val="00C83703"/>
    <w:rsid w:val="00C83746"/>
    <w:rsid w:val="00C83928"/>
    <w:rsid w:val="00C83A97"/>
    <w:rsid w:val="00C83E63"/>
    <w:rsid w:val="00C8431D"/>
    <w:rsid w:val="00C85002"/>
    <w:rsid w:val="00C85AD0"/>
    <w:rsid w:val="00C85E0C"/>
    <w:rsid w:val="00C860E8"/>
    <w:rsid w:val="00C86B36"/>
    <w:rsid w:val="00C86E95"/>
    <w:rsid w:val="00C871FA"/>
    <w:rsid w:val="00C87F62"/>
    <w:rsid w:val="00C901AB"/>
    <w:rsid w:val="00C9174D"/>
    <w:rsid w:val="00C9272E"/>
    <w:rsid w:val="00C94149"/>
    <w:rsid w:val="00C9524E"/>
    <w:rsid w:val="00C95E78"/>
    <w:rsid w:val="00CA05CB"/>
    <w:rsid w:val="00CA1835"/>
    <w:rsid w:val="00CA1B45"/>
    <w:rsid w:val="00CA2D6A"/>
    <w:rsid w:val="00CA2FE3"/>
    <w:rsid w:val="00CA375B"/>
    <w:rsid w:val="00CA37E3"/>
    <w:rsid w:val="00CA4485"/>
    <w:rsid w:val="00CA50E1"/>
    <w:rsid w:val="00CA54F3"/>
    <w:rsid w:val="00CA57E4"/>
    <w:rsid w:val="00CA6826"/>
    <w:rsid w:val="00CA7053"/>
    <w:rsid w:val="00CA7302"/>
    <w:rsid w:val="00CA7AF5"/>
    <w:rsid w:val="00CB039A"/>
    <w:rsid w:val="00CB0D97"/>
    <w:rsid w:val="00CB11FB"/>
    <w:rsid w:val="00CB171E"/>
    <w:rsid w:val="00CB17C1"/>
    <w:rsid w:val="00CB1E0A"/>
    <w:rsid w:val="00CB20EB"/>
    <w:rsid w:val="00CB226D"/>
    <w:rsid w:val="00CB3152"/>
    <w:rsid w:val="00CB38DC"/>
    <w:rsid w:val="00CB4141"/>
    <w:rsid w:val="00CB5EA2"/>
    <w:rsid w:val="00CB624F"/>
    <w:rsid w:val="00CB6A1D"/>
    <w:rsid w:val="00CB6B6B"/>
    <w:rsid w:val="00CB7269"/>
    <w:rsid w:val="00CB74DF"/>
    <w:rsid w:val="00CB769E"/>
    <w:rsid w:val="00CB7B39"/>
    <w:rsid w:val="00CB7C4A"/>
    <w:rsid w:val="00CC05D8"/>
    <w:rsid w:val="00CC079A"/>
    <w:rsid w:val="00CC0BF4"/>
    <w:rsid w:val="00CC0C0B"/>
    <w:rsid w:val="00CC13F5"/>
    <w:rsid w:val="00CC272E"/>
    <w:rsid w:val="00CC302F"/>
    <w:rsid w:val="00CC3B63"/>
    <w:rsid w:val="00CC3C89"/>
    <w:rsid w:val="00CC487C"/>
    <w:rsid w:val="00CC4B47"/>
    <w:rsid w:val="00CC4BEF"/>
    <w:rsid w:val="00CC4C3B"/>
    <w:rsid w:val="00CC4D40"/>
    <w:rsid w:val="00CC4D7D"/>
    <w:rsid w:val="00CC5EC3"/>
    <w:rsid w:val="00CC6A0B"/>
    <w:rsid w:val="00CC78D0"/>
    <w:rsid w:val="00CD0129"/>
    <w:rsid w:val="00CD09AD"/>
    <w:rsid w:val="00CD0BF2"/>
    <w:rsid w:val="00CD113D"/>
    <w:rsid w:val="00CD15C9"/>
    <w:rsid w:val="00CD1AC3"/>
    <w:rsid w:val="00CD1C70"/>
    <w:rsid w:val="00CD2FFC"/>
    <w:rsid w:val="00CD3DFA"/>
    <w:rsid w:val="00CD435B"/>
    <w:rsid w:val="00CD4CE6"/>
    <w:rsid w:val="00CD51DB"/>
    <w:rsid w:val="00CD58BA"/>
    <w:rsid w:val="00CD5A04"/>
    <w:rsid w:val="00CE0DBE"/>
    <w:rsid w:val="00CE2868"/>
    <w:rsid w:val="00CE4257"/>
    <w:rsid w:val="00CE460E"/>
    <w:rsid w:val="00CE4B6B"/>
    <w:rsid w:val="00CE5A5C"/>
    <w:rsid w:val="00CE7CC9"/>
    <w:rsid w:val="00CF155B"/>
    <w:rsid w:val="00CF1C5C"/>
    <w:rsid w:val="00CF2278"/>
    <w:rsid w:val="00CF235B"/>
    <w:rsid w:val="00CF26B2"/>
    <w:rsid w:val="00CF2820"/>
    <w:rsid w:val="00CF2A9A"/>
    <w:rsid w:val="00CF3635"/>
    <w:rsid w:val="00CF4FBC"/>
    <w:rsid w:val="00CF658B"/>
    <w:rsid w:val="00CF66C3"/>
    <w:rsid w:val="00CF75EF"/>
    <w:rsid w:val="00CF79D8"/>
    <w:rsid w:val="00CF7EF4"/>
    <w:rsid w:val="00D00920"/>
    <w:rsid w:val="00D022AB"/>
    <w:rsid w:val="00D02735"/>
    <w:rsid w:val="00D02F4B"/>
    <w:rsid w:val="00D04109"/>
    <w:rsid w:val="00D041C9"/>
    <w:rsid w:val="00D054A6"/>
    <w:rsid w:val="00D056E5"/>
    <w:rsid w:val="00D06020"/>
    <w:rsid w:val="00D06277"/>
    <w:rsid w:val="00D064D3"/>
    <w:rsid w:val="00D067E2"/>
    <w:rsid w:val="00D06BC1"/>
    <w:rsid w:val="00D074E8"/>
    <w:rsid w:val="00D07796"/>
    <w:rsid w:val="00D10458"/>
    <w:rsid w:val="00D1083E"/>
    <w:rsid w:val="00D10D22"/>
    <w:rsid w:val="00D116B0"/>
    <w:rsid w:val="00D11730"/>
    <w:rsid w:val="00D118B5"/>
    <w:rsid w:val="00D12D1D"/>
    <w:rsid w:val="00D15451"/>
    <w:rsid w:val="00D1715F"/>
    <w:rsid w:val="00D1755E"/>
    <w:rsid w:val="00D17860"/>
    <w:rsid w:val="00D17CA6"/>
    <w:rsid w:val="00D2040E"/>
    <w:rsid w:val="00D20B51"/>
    <w:rsid w:val="00D20C85"/>
    <w:rsid w:val="00D2230E"/>
    <w:rsid w:val="00D2285A"/>
    <w:rsid w:val="00D23966"/>
    <w:rsid w:val="00D23B5D"/>
    <w:rsid w:val="00D23F01"/>
    <w:rsid w:val="00D2407B"/>
    <w:rsid w:val="00D245F0"/>
    <w:rsid w:val="00D252CE"/>
    <w:rsid w:val="00D258AA"/>
    <w:rsid w:val="00D2618A"/>
    <w:rsid w:val="00D275B0"/>
    <w:rsid w:val="00D278D2"/>
    <w:rsid w:val="00D279B1"/>
    <w:rsid w:val="00D279DD"/>
    <w:rsid w:val="00D300C7"/>
    <w:rsid w:val="00D30681"/>
    <w:rsid w:val="00D31AB7"/>
    <w:rsid w:val="00D320CE"/>
    <w:rsid w:val="00D32542"/>
    <w:rsid w:val="00D32603"/>
    <w:rsid w:val="00D326E7"/>
    <w:rsid w:val="00D32A23"/>
    <w:rsid w:val="00D32CC2"/>
    <w:rsid w:val="00D32D2B"/>
    <w:rsid w:val="00D34729"/>
    <w:rsid w:val="00D34F29"/>
    <w:rsid w:val="00D3566E"/>
    <w:rsid w:val="00D359D9"/>
    <w:rsid w:val="00D35C1A"/>
    <w:rsid w:val="00D3625D"/>
    <w:rsid w:val="00D4005E"/>
    <w:rsid w:val="00D41FA4"/>
    <w:rsid w:val="00D429B2"/>
    <w:rsid w:val="00D42E2C"/>
    <w:rsid w:val="00D42F16"/>
    <w:rsid w:val="00D43051"/>
    <w:rsid w:val="00D43AF1"/>
    <w:rsid w:val="00D43F8D"/>
    <w:rsid w:val="00D442A3"/>
    <w:rsid w:val="00D445C0"/>
    <w:rsid w:val="00D44E40"/>
    <w:rsid w:val="00D45812"/>
    <w:rsid w:val="00D468CD"/>
    <w:rsid w:val="00D46A94"/>
    <w:rsid w:val="00D475EA"/>
    <w:rsid w:val="00D501AB"/>
    <w:rsid w:val="00D5036D"/>
    <w:rsid w:val="00D50449"/>
    <w:rsid w:val="00D50859"/>
    <w:rsid w:val="00D50D23"/>
    <w:rsid w:val="00D512BB"/>
    <w:rsid w:val="00D532C2"/>
    <w:rsid w:val="00D53571"/>
    <w:rsid w:val="00D5371A"/>
    <w:rsid w:val="00D538B9"/>
    <w:rsid w:val="00D53CB4"/>
    <w:rsid w:val="00D53E3A"/>
    <w:rsid w:val="00D5434B"/>
    <w:rsid w:val="00D546B2"/>
    <w:rsid w:val="00D548D8"/>
    <w:rsid w:val="00D54E15"/>
    <w:rsid w:val="00D54EC9"/>
    <w:rsid w:val="00D55C5D"/>
    <w:rsid w:val="00D56154"/>
    <w:rsid w:val="00D56655"/>
    <w:rsid w:val="00D5726D"/>
    <w:rsid w:val="00D6141F"/>
    <w:rsid w:val="00D61AAF"/>
    <w:rsid w:val="00D61D7E"/>
    <w:rsid w:val="00D621DB"/>
    <w:rsid w:val="00D62BC4"/>
    <w:rsid w:val="00D62CF4"/>
    <w:rsid w:val="00D63400"/>
    <w:rsid w:val="00D63500"/>
    <w:rsid w:val="00D6416D"/>
    <w:rsid w:val="00D66F44"/>
    <w:rsid w:val="00D677B0"/>
    <w:rsid w:val="00D67CDA"/>
    <w:rsid w:val="00D67E24"/>
    <w:rsid w:val="00D7068F"/>
    <w:rsid w:val="00D70A75"/>
    <w:rsid w:val="00D70B0D"/>
    <w:rsid w:val="00D70EE9"/>
    <w:rsid w:val="00D71C90"/>
    <w:rsid w:val="00D71EF1"/>
    <w:rsid w:val="00D72E29"/>
    <w:rsid w:val="00D736C3"/>
    <w:rsid w:val="00D736E4"/>
    <w:rsid w:val="00D739E5"/>
    <w:rsid w:val="00D73D69"/>
    <w:rsid w:val="00D73E23"/>
    <w:rsid w:val="00D73F52"/>
    <w:rsid w:val="00D75BDB"/>
    <w:rsid w:val="00D760DD"/>
    <w:rsid w:val="00D763E8"/>
    <w:rsid w:val="00D76F01"/>
    <w:rsid w:val="00D7734E"/>
    <w:rsid w:val="00D77A42"/>
    <w:rsid w:val="00D77BBD"/>
    <w:rsid w:val="00D803DD"/>
    <w:rsid w:val="00D8127E"/>
    <w:rsid w:val="00D817A1"/>
    <w:rsid w:val="00D81A06"/>
    <w:rsid w:val="00D81F3C"/>
    <w:rsid w:val="00D825B8"/>
    <w:rsid w:val="00D825D2"/>
    <w:rsid w:val="00D82A6C"/>
    <w:rsid w:val="00D82B4F"/>
    <w:rsid w:val="00D8328F"/>
    <w:rsid w:val="00D83F1A"/>
    <w:rsid w:val="00D8494F"/>
    <w:rsid w:val="00D84E44"/>
    <w:rsid w:val="00D85336"/>
    <w:rsid w:val="00D8619E"/>
    <w:rsid w:val="00D8640E"/>
    <w:rsid w:val="00D87431"/>
    <w:rsid w:val="00D87E5B"/>
    <w:rsid w:val="00D90938"/>
    <w:rsid w:val="00D90E5E"/>
    <w:rsid w:val="00D92211"/>
    <w:rsid w:val="00D92FAB"/>
    <w:rsid w:val="00D93222"/>
    <w:rsid w:val="00D9324B"/>
    <w:rsid w:val="00D93392"/>
    <w:rsid w:val="00D94639"/>
    <w:rsid w:val="00D948CB"/>
    <w:rsid w:val="00D952F9"/>
    <w:rsid w:val="00D95681"/>
    <w:rsid w:val="00D958A7"/>
    <w:rsid w:val="00D96716"/>
    <w:rsid w:val="00D96727"/>
    <w:rsid w:val="00D9680E"/>
    <w:rsid w:val="00D96CEC"/>
    <w:rsid w:val="00D97AD1"/>
    <w:rsid w:val="00DA0627"/>
    <w:rsid w:val="00DA074D"/>
    <w:rsid w:val="00DA0D7C"/>
    <w:rsid w:val="00DA3096"/>
    <w:rsid w:val="00DA3B1A"/>
    <w:rsid w:val="00DA3D0F"/>
    <w:rsid w:val="00DA3DF4"/>
    <w:rsid w:val="00DA4211"/>
    <w:rsid w:val="00DA4380"/>
    <w:rsid w:val="00DA43D0"/>
    <w:rsid w:val="00DA4BFD"/>
    <w:rsid w:val="00DA4C98"/>
    <w:rsid w:val="00DA5C9E"/>
    <w:rsid w:val="00DA62F1"/>
    <w:rsid w:val="00DA6A28"/>
    <w:rsid w:val="00DA6A8E"/>
    <w:rsid w:val="00DA7186"/>
    <w:rsid w:val="00DB12A5"/>
    <w:rsid w:val="00DB3905"/>
    <w:rsid w:val="00DB39CD"/>
    <w:rsid w:val="00DB4D08"/>
    <w:rsid w:val="00DB4EF1"/>
    <w:rsid w:val="00DB4F72"/>
    <w:rsid w:val="00DB5004"/>
    <w:rsid w:val="00DB5413"/>
    <w:rsid w:val="00DB6449"/>
    <w:rsid w:val="00DB660A"/>
    <w:rsid w:val="00DB66A1"/>
    <w:rsid w:val="00DB7246"/>
    <w:rsid w:val="00DB7B52"/>
    <w:rsid w:val="00DB7E66"/>
    <w:rsid w:val="00DC01E7"/>
    <w:rsid w:val="00DC0584"/>
    <w:rsid w:val="00DC1656"/>
    <w:rsid w:val="00DC178C"/>
    <w:rsid w:val="00DC1DFE"/>
    <w:rsid w:val="00DC1E91"/>
    <w:rsid w:val="00DC31E2"/>
    <w:rsid w:val="00DC333A"/>
    <w:rsid w:val="00DC4056"/>
    <w:rsid w:val="00DC51A2"/>
    <w:rsid w:val="00DC5602"/>
    <w:rsid w:val="00DC5B0F"/>
    <w:rsid w:val="00DC6078"/>
    <w:rsid w:val="00DC613B"/>
    <w:rsid w:val="00DC75C1"/>
    <w:rsid w:val="00DC77CD"/>
    <w:rsid w:val="00DC79AD"/>
    <w:rsid w:val="00DC7C8D"/>
    <w:rsid w:val="00DD017A"/>
    <w:rsid w:val="00DD0543"/>
    <w:rsid w:val="00DD0A56"/>
    <w:rsid w:val="00DD16C5"/>
    <w:rsid w:val="00DD2075"/>
    <w:rsid w:val="00DD2421"/>
    <w:rsid w:val="00DD2A67"/>
    <w:rsid w:val="00DD2C5C"/>
    <w:rsid w:val="00DD2F96"/>
    <w:rsid w:val="00DD33BD"/>
    <w:rsid w:val="00DD3C8B"/>
    <w:rsid w:val="00DD413A"/>
    <w:rsid w:val="00DD73B4"/>
    <w:rsid w:val="00DE01D4"/>
    <w:rsid w:val="00DE0409"/>
    <w:rsid w:val="00DE2105"/>
    <w:rsid w:val="00DE242E"/>
    <w:rsid w:val="00DE2B75"/>
    <w:rsid w:val="00DE2BA1"/>
    <w:rsid w:val="00DE2C5D"/>
    <w:rsid w:val="00DE3486"/>
    <w:rsid w:val="00DE3AA9"/>
    <w:rsid w:val="00DE5097"/>
    <w:rsid w:val="00DE532B"/>
    <w:rsid w:val="00DE570E"/>
    <w:rsid w:val="00DE6670"/>
    <w:rsid w:val="00DE73F9"/>
    <w:rsid w:val="00DE7598"/>
    <w:rsid w:val="00DE7692"/>
    <w:rsid w:val="00DE78ED"/>
    <w:rsid w:val="00DE7F6D"/>
    <w:rsid w:val="00DF01F9"/>
    <w:rsid w:val="00DF03AB"/>
    <w:rsid w:val="00DF0498"/>
    <w:rsid w:val="00DF06EF"/>
    <w:rsid w:val="00DF08E0"/>
    <w:rsid w:val="00DF158E"/>
    <w:rsid w:val="00DF26D3"/>
    <w:rsid w:val="00DF2868"/>
    <w:rsid w:val="00DF3466"/>
    <w:rsid w:val="00DF40DB"/>
    <w:rsid w:val="00DF4226"/>
    <w:rsid w:val="00DF49B4"/>
    <w:rsid w:val="00DF5276"/>
    <w:rsid w:val="00DF6426"/>
    <w:rsid w:val="00DF7431"/>
    <w:rsid w:val="00DF74A5"/>
    <w:rsid w:val="00DF7B22"/>
    <w:rsid w:val="00E00D39"/>
    <w:rsid w:val="00E0150D"/>
    <w:rsid w:val="00E03482"/>
    <w:rsid w:val="00E0490D"/>
    <w:rsid w:val="00E04CED"/>
    <w:rsid w:val="00E04FD8"/>
    <w:rsid w:val="00E0507D"/>
    <w:rsid w:val="00E0576B"/>
    <w:rsid w:val="00E05F78"/>
    <w:rsid w:val="00E064F8"/>
    <w:rsid w:val="00E069C4"/>
    <w:rsid w:val="00E06B7D"/>
    <w:rsid w:val="00E06BBF"/>
    <w:rsid w:val="00E06D64"/>
    <w:rsid w:val="00E0700C"/>
    <w:rsid w:val="00E0717A"/>
    <w:rsid w:val="00E072EB"/>
    <w:rsid w:val="00E074CF"/>
    <w:rsid w:val="00E100B9"/>
    <w:rsid w:val="00E1043B"/>
    <w:rsid w:val="00E1077D"/>
    <w:rsid w:val="00E10AB0"/>
    <w:rsid w:val="00E10FC0"/>
    <w:rsid w:val="00E11A0B"/>
    <w:rsid w:val="00E12311"/>
    <w:rsid w:val="00E12D19"/>
    <w:rsid w:val="00E12F02"/>
    <w:rsid w:val="00E144EF"/>
    <w:rsid w:val="00E14683"/>
    <w:rsid w:val="00E14A87"/>
    <w:rsid w:val="00E150A0"/>
    <w:rsid w:val="00E15185"/>
    <w:rsid w:val="00E160E9"/>
    <w:rsid w:val="00E167FB"/>
    <w:rsid w:val="00E16BDE"/>
    <w:rsid w:val="00E174F2"/>
    <w:rsid w:val="00E17975"/>
    <w:rsid w:val="00E17B63"/>
    <w:rsid w:val="00E17FA7"/>
    <w:rsid w:val="00E20E48"/>
    <w:rsid w:val="00E2103B"/>
    <w:rsid w:val="00E2106E"/>
    <w:rsid w:val="00E210E0"/>
    <w:rsid w:val="00E21153"/>
    <w:rsid w:val="00E213CF"/>
    <w:rsid w:val="00E21955"/>
    <w:rsid w:val="00E21B2A"/>
    <w:rsid w:val="00E21D37"/>
    <w:rsid w:val="00E22919"/>
    <w:rsid w:val="00E22981"/>
    <w:rsid w:val="00E22ADF"/>
    <w:rsid w:val="00E22D79"/>
    <w:rsid w:val="00E23739"/>
    <w:rsid w:val="00E24199"/>
    <w:rsid w:val="00E24635"/>
    <w:rsid w:val="00E24695"/>
    <w:rsid w:val="00E24D9D"/>
    <w:rsid w:val="00E250FB"/>
    <w:rsid w:val="00E2510F"/>
    <w:rsid w:val="00E25110"/>
    <w:rsid w:val="00E25312"/>
    <w:rsid w:val="00E2537A"/>
    <w:rsid w:val="00E264A9"/>
    <w:rsid w:val="00E26589"/>
    <w:rsid w:val="00E266E2"/>
    <w:rsid w:val="00E26A8F"/>
    <w:rsid w:val="00E26CA2"/>
    <w:rsid w:val="00E2739F"/>
    <w:rsid w:val="00E273C6"/>
    <w:rsid w:val="00E27916"/>
    <w:rsid w:val="00E27A47"/>
    <w:rsid w:val="00E27E5E"/>
    <w:rsid w:val="00E30267"/>
    <w:rsid w:val="00E30FF6"/>
    <w:rsid w:val="00E31E8A"/>
    <w:rsid w:val="00E3272E"/>
    <w:rsid w:val="00E32A9D"/>
    <w:rsid w:val="00E32F60"/>
    <w:rsid w:val="00E33797"/>
    <w:rsid w:val="00E3491D"/>
    <w:rsid w:val="00E34CBB"/>
    <w:rsid w:val="00E34FE7"/>
    <w:rsid w:val="00E35A3C"/>
    <w:rsid w:val="00E364A3"/>
    <w:rsid w:val="00E376F8"/>
    <w:rsid w:val="00E418B3"/>
    <w:rsid w:val="00E41C40"/>
    <w:rsid w:val="00E42156"/>
    <w:rsid w:val="00E42B25"/>
    <w:rsid w:val="00E43966"/>
    <w:rsid w:val="00E44585"/>
    <w:rsid w:val="00E44740"/>
    <w:rsid w:val="00E448DF"/>
    <w:rsid w:val="00E45C81"/>
    <w:rsid w:val="00E45F14"/>
    <w:rsid w:val="00E4684B"/>
    <w:rsid w:val="00E46D7A"/>
    <w:rsid w:val="00E478DF"/>
    <w:rsid w:val="00E47CDB"/>
    <w:rsid w:val="00E50BF9"/>
    <w:rsid w:val="00E50D15"/>
    <w:rsid w:val="00E5159C"/>
    <w:rsid w:val="00E52FEF"/>
    <w:rsid w:val="00E53046"/>
    <w:rsid w:val="00E54D6A"/>
    <w:rsid w:val="00E55407"/>
    <w:rsid w:val="00E557A0"/>
    <w:rsid w:val="00E55939"/>
    <w:rsid w:val="00E561CE"/>
    <w:rsid w:val="00E563CE"/>
    <w:rsid w:val="00E56450"/>
    <w:rsid w:val="00E566F3"/>
    <w:rsid w:val="00E56DD0"/>
    <w:rsid w:val="00E571FA"/>
    <w:rsid w:val="00E57551"/>
    <w:rsid w:val="00E57576"/>
    <w:rsid w:val="00E575B3"/>
    <w:rsid w:val="00E6098B"/>
    <w:rsid w:val="00E61D72"/>
    <w:rsid w:val="00E63B8C"/>
    <w:rsid w:val="00E64625"/>
    <w:rsid w:val="00E6520D"/>
    <w:rsid w:val="00E6666B"/>
    <w:rsid w:val="00E66786"/>
    <w:rsid w:val="00E66C0B"/>
    <w:rsid w:val="00E67225"/>
    <w:rsid w:val="00E70676"/>
    <w:rsid w:val="00E70C58"/>
    <w:rsid w:val="00E729A5"/>
    <w:rsid w:val="00E72C64"/>
    <w:rsid w:val="00E74386"/>
    <w:rsid w:val="00E758DE"/>
    <w:rsid w:val="00E76008"/>
    <w:rsid w:val="00E7613D"/>
    <w:rsid w:val="00E761ED"/>
    <w:rsid w:val="00E763D9"/>
    <w:rsid w:val="00E765DC"/>
    <w:rsid w:val="00E76CA8"/>
    <w:rsid w:val="00E770E6"/>
    <w:rsid w:val="00E801DA"/>
    <w:rsid w:val="00E80C4F"/>
    <w:rsid w:val="00E812DF"/>
    <w:rsid w:val="00E81B86"/>
    <w:rsid w:val="00E82200"/>
    <w:rsid w:val="00E82A08"/>
    <w:rsid w:val="00E8350A"/>
    <w:rsid w:val="00E845B4"/>
    <w:rsid w:val="00E84906"/>
    <w:rsid w:val="00E84A9D"/>
    <w:rsid w:val="00E8642A"/>
    <w:rsid w:val="00E868C0"/>
    <w:rsid w:val="00E87306"/>
    <w:rsid w:val="00E90379"/>
    <w:rsid w:val="00E90690"/>
    <w:rsid w:val="00E911E3"/>
    <w:rsid w:val="00E91EF5"/>
    <w:rsid w:val="00E92583"/>
    <w:rsid w:val="00E92CD9"/>
    <w:rsid w:val="00E93236"/>
    <w:rsid w:val="00E93691"/>
    <w:rsid w:val="00E9426B"/>
    <w:rsid w:val="00E94716"/>
    <w:rsid w:val="00E9486B"/>
    <w:rsid w:val="00E94E7C"/>
    <w:rsid w:val="00E9534D"/>
    <w:rsid w:val="00E95426"/>
    <w:rsid w:val="00E95761"/>
    <w:rsid w:val="00E95B9C"/>
    <w:rsid w:val="00E969E4"/>
    <w:rsid w:val="00E96CCB"/>
    <w:rsid w:val="00E96E07"/>
    <w:rsid w:val="00E96E62"/>
    <w:rsid w:val="00E97399"/>
    <w:rsid w:val="00EA0267"/>
    <w:rsid w:val="00EA12FE"/>
    <w:rsid w:val="00EA14B5"/>
    <w:rsid w:val="00EA1CB8"/>
    <w:rsid w:val="00EA232C"/>
    <w:rsid w:val="00EA2532"/>
    <w:rsid w:val="00EA4E84"/>
    <w:rsid w:val="00EA4FAF"/>
    <w:rsid w:val="00EA5208"/>
    <w:rsid w:val="00EA6145"/>
    <w:rsid w:val="00EA6220"/>
    <w:rsid w:val="00EA64A2"/>
    <w:rsid w:val="00EA65A3"/>
    <w:rsid w:val="00EA67D4"/>
    <w:rsid w:val="00EA7225"/>
    <w:rsid w:val="00EA76BC"/>
    <w:rsid w:val="00EA7A77"/>
    <w:rsid w:val="00EB0BC4"/>
    <w:rsid w:val="00EB2366"/>
    <w:rsid w:val="00EB344C"/>
    <w:rsid w:val="00EB3866"/>
    <w:rsid w:val="00EB4A27"/>
    <w:rsid w:val="00EB5705"/>
    <w:rsid w:val="00EB7B39"/>
    <w:rsid w:val="00EB7EED"/>
    <w:rsid w:val="00EC0705"/>
    <w:rsid w:val="00EC1121"/>
    <w:rsid w:val="00EC17CF"/>
    <w:rsid w:val="00EC2B9E"/>
    <w:rsid w:val="00EC2F5A"/>
    <w:rsid w:val="00EC32DE"/>
    <w:rsid w:val="00EC37EF"/>
    <w:rsid w:val="00EC670A"/>
    <w:rsid w:val="00ED01E1"/>
    <w:rsid w:val="00ED0E35"/>
    <w:rsid w:val="00ED117C"/>
    <w:rsid w:val="00ED20FC"/>
    <w:rsid w:val="00ED238C"/>
    <w:rsid w:val="00ED3733"/>
    <w:rsid w:val="00ED42C2"/>
    <w:rsid w:val="00ED43C2"/>
    <w:rsid w:val="00ED46F9"/>
    <w:rsid w:val="00ED4769"/>
    <w:rsid w:val="00ED4AC0"/>
    <w:rsid w:val="00ED4C5F"/>
    <w:rsid w:val="00ED4E2C"/>
    <w:rsid w:val="00ED555F"/>
    <w:rsid w:val="00ED6907"/>
    <w:rsid w:val="00ED74F6"/>
    <w:rsid w:val="00ED7601"/>
    <w:rsid w:val="00ED7A6E"/>
    <w:rsid w:val="00EE11B7"/>
    <w:rsid w:val="00EE1A2D"/>
    <w:rsid w:val="00EE2926"/>
    <w:rsid w:val="00EE2E29"/>
    <w:rsid w:val="00EE319B"/>
    <w:rsid w:val="00EE3465"/>
    <w:rsid w:val="00EE389B"/>
    <w:rsid w:val="00EE3990"/>
    <w:rsid w:val="00EE4512"/>
    <w:rsid w:val="00EE4C93"/>
    <w:rsid w:val="00EE4E84"/>
    <w:rsid w:val="00EE6FC7"/>
    <w:rsid w:val="00EE7615"/>
    <w:rsid w:val="00EE7D7D"/>
    <w:rsid w:val="00EE7EC1"/>
    <w:rsid w:val="00EF0462"/>
    <w:rsid w:val="00EF12CA"/>
    <w:rsid w:val="00EF2DF0"/>
    <w:rsid w:val="00EF537F"/>
    <w:rsid w:val="00EF5ED0"/>
    <w:rsid w:val="00EF6435"/>
    <w:rsid w:val="00EF6AA0"/>
    <w:rsid w:val="00EF6DC3"/>
    <w:rsid w:val="00EF7857"/>
    <w:rsid w:val="00EF7ADA"/>
    <w:rsid w:val="00EF7BFE"/>
    <w:rsid w:val="00EF7C95"/>
    <w:rsid w:val="00F0033A"/>
    <w:rsid w:val="00F00D0B"/>
    <w:rsid w:val="00F00DD6"/>
    <w:rsid w:val="00F013F3"/>
    <w:rsid w:val="00F01550"/>
    <w:rsid w:val="00F01976"/>
    <w:rsid w:val="00F01D0F"/>
    <w:rsid w:val="00F0295B"/>
    <w:rsid w:val="00F029C2"/>
    <w:rsid w:val="00F031EF"/>
    <w:rsid w:val="00F03547"/>
    <w:rsid w:val="00F040B6"/>
    <w:rsid w:val="00F04E5E"/>
    <w:rsid w:val="00F04FA9"/>
    <w:rsid w:val="00F05761"/>
    <w:rsid w:val="00F058E7"/>
    <w:rsid w:val="00F05CA7"/>
    <w:rsid w:val="00F06490"/>
    <w:rsid w:val="00F070C0"/>
    <w:rsid w:val="00F071AF"/>
    <w:rsid w:val="00F07F03"/>
    <w:rsid w:val="00F10F6B"/>
    <w:rsid w:val="00F11150"/>
    <w:rsid w:val="00F12172"/>
    <w:rsid w:val="00F1412D"/>
    <w:rsid w:val="00F14C6D"/>
    <w:rsid w:val="00F14DAE"/>
    <w:rsid w:val="00F15DCA"/>
    <w:rsid w:val="00F17274"/>
    <w:rsid w:val="00F203BC"/>
    <w:rsid w:val="00F20B31"/>
    <w:rsid w:val="00F215A5"/>
    <w:rsid w:val="00F216B0"/>
    <w:rsid w:val="00F22B9A"/>
    <w:rsid w:val="00F23697"/>
    <w:rsid w:val="00F24762"/>
    <w:rsid w:val="00F251FB"/>
    <w:rsid w:val="00F255DB"/>
    <w:rsid w:val="00F255F4"/>
    <w:rsid w:val="00F26624"/>
    <w:rsid w:val="00F26C30"/>
    <w:rsid w:val="00F26DCA"/>
    <w:rsid w:val="00F27F15"/>
    <w:rsid w:val="00F30004"/>
    <w:rsid w:val="00F30473"/>
    <w:rsid w:val="00F30855"/>
    <w:rsid w:val="00F31F16"/>
    <w:rsid w:val="00F31FEA"/>
    <w:rsid w:val="00F34BC6"/>
    <w:rsid w:val="00F359AE"/>
    <w:rsid w:val="00F35F9B"/>
    <w:rsid w:val="00F365D1"/>
    <w:rsid w:val="00F36BB7"/>
    <w:rsid w:val="00F37E23"/>
    <w:rsid w:val="00F402AA"/>
    <w:rsid w:val="00F40A50"/>
    <w:rsid w:val="00F40E89"/>
    <w:rsid w:val="00F41187"/>
    <w:rsid w:val="00F412E0"/>
    <w:rsid w:val="00F417F1"/>
    <w:rsid w:val="00F41BEB"/>
    <w:rsid w:val="00F41D90"/>
    <w:rsid w:val="00F41DD4"/>
    <w:rsid w:val="00F4210A"/>
    <w:rsid w:val="00F43301"/>
    <w:rsid w:val="00F43447"/>
    <w:rsid w:val="00F4376E"/>
    <w:rsid w:val="00F44309"/>
    <w:rsid w:val="00F44DC1"/>
    <w:rsid w:val="00F44FF4"/>
    <w:rsid w:val="00F45170"/>
    <w:rsid w:val="00F454DA"/>
    <w:rsid w:val="00F465FC"/>
    <w:rsid w:val="00F46892"/>
    <w:rsid w:val="00F46EC4"/>
    <w:rsid w:val="00F472E2"/>
    <w:rsid w:val="00F50A75"/>
    <w:rsid w:val="00F50D0F"/>
    <w:rsid w:val="00F510DE"/>
    <w:rsid w:val="00F51FF2"/>
    <w:rsid w:val="00F5221C"/>
    <w:rsid w:val="00F52D30"/>
    <w:rsid w:val="00F5493C"/>
    <w:rsid w:val="00F5526D"/>
    <w:rsid w:val="00F55A28"/>
    <w:rsid w:val="00F5611F"/>
    <w:rsid w:val="00F56318"/>
    <w:rsid w:val="00F603B5"/>
    <w:rsid w:val="00F614D6"/>
    <w:rsid w:val="00F617E3"/>
    <w:rsid w:val="00F617F1"/>
    <w:rsid w:val="00F61C0B"/>
    <w:rsid w:val="00F61EEA"/>
    <w:rsid w:val="00F61FA3"/>
    <w:rsid w:val="00F62402"/>
    <w:rsid w:val="00F639E1"/>
    <w:rsid w:val="00F64853"/>
    <w:rsid w:val="00F64F33"/>
    <w:rsid w:val="00F66522"/>
    <w:rsid w:val="00F66CEC"/>
    <w:rsid w:val="00F678D3"/>
    <w:rsid w:val="00F718F3"/>
    <w:rsid w:val="00F72A12"/>
    <w:rsid w:val="00F7418A"/>
    <w:rsid w:val="00F746DE"/>
    <w:rsid w:val="00F74E96"/>
    <w:rsid w:val="00F75147"/>
    <w:rsid w:val="00F76444"/>
    <w:rsid w:val="00F76AA8"/>
    <w:rsid w:val="00F771BA"/>
    <w:rsid w:val="00F773D6"/>
    <w:rsid w:val="00F77AB5"/>
    <w:rsid w:val="00F80040"/>
    <w:rsid w:val="00F81C85"/>
    <w:rsid w:val="00F81DBE"/>
    <w:rsid w:val="00F822E6"/>
    <w:rsid w:val="00F827D8"/>
    <w:rsid w:val="00F8315B"/>
    <w:rsid w:val="00F831D0"/>
    <w:rsid w:val="00F832FF"/>
    <w:rsid w:val="00F8399E"/>
    <w:rsid w:val="00F84744"/>
    <w:rsid w:val="00F84FDF"/>
    <w:rsid w:val="00F85580"/>
    <w:rsid w:val="00F86471"/>
    <w:rsid w:val="00F86786"/>
    <w:rsid w:val="00F86EF3"/>
    <w:rsid w:val="00F8701D"/>
    <w:rsid w:val="00F87EAA"/>
    <w:rsid w:val="00F87EE5"/>
    <w:rsid w:val="00F91037"/>
    <w:rsid w:val="00F92B25"/>
    <w:rsid w:val="00F92F28"/>
    <w:rsid w:val="00F93D8E"/>
    <w:rsid w:val="00F95A94"/>
    <w:rsid w:val="00F961C6"/>
    <w:rsid w:val="00F975AA"/>
    <w:rsid w:val="00F97982"/>
    <w:rsid w:val="00F979A3"/>
    <w:rsid w:val="00F97A09"/>
    <w:rsid w:val="00F97FA3"/>
    <w:rsid w:val="00F97FAC"/>
    <w:rsid w:val="00FA02F8"/>
    <w:rsid w:val="00FA0DD7"/>
    <w:rsid w:val="00FA0F4E"/>
    <w:rsid w:val="00FA15DA"/>
    <w:rsid w:val="00FA1A54"/>
    <w:rsid w:val="00FA2A3C"/>
    <w:rsid w:val="00FA32D2"/>
    <w:rsid w:val="00FA3ABD"/>
    <w:rsid w:val="00FA3CD9"/>
    <w:rsid w:val="00FA4871"/>
    <w:rsid w:val="00FA51E8"/>
    <w:rsid w:val="00FA60FD"/>
    <w:rsid w:val="00FA6B70"/>
    <w:rsid w:val="00FA7167"/>
    <w:rsid w:val="00FA7DB4"/>
    <w:rsid w:val="00FA7DD7"/>
    <w:rsid w:val="00FB0D0B"/>
    <w:rsid w:val="00FB1479"/>
    <w:rsid w:val="00FB159D"/>
    <w:rsid w:val="00FB1CF2"/>
    <w:rsid w:val="00FB22C3"/>
    <w:rsid w:val="00FB27A7"/>
    <w:rsid w:val="00FB2EE9"/>
    <w:rsid w:val="00FB32D2"/>
    <w:rsid w:val="00FB3809"/>
    <w:rsid w:val="00FB4E9B"/>
    <w:rsid w:val="00FB5E73"/>
    <w:rsid w:val="00FB6C14"/>
    <w:rsid w:val="00FB6DA8"/>
    <w:rsid w:val="00FB72CA"/>
    <w:rsid w:val="00FB7739"/>
    <w:rsid w:val="00FB7748"/>
    <w:rsid w:val="00FC0BE2"/>
    <w:rsid w:val="00FC0E85"/>
    <w:rsid w:val="00FC13B0"/>
    <w:rsid w:val="00FC2A3E"/>
    <w:rsid w:val="00FC2B49"/>
    <w:rsid w:val="00FC4335"/>
    <w:rsid w:val="00FC44D1"/>
    <w:rsid w:val="00FC4B3D"/>
    <w:rsid w:val="00FC4F90"/>
    <w:rsid w:val="00FC618A"/>
    <w:rsid w:val="00FC6B3B"/>
    <w:rsid w:val="00FC6D34"/>
    <w:rsid w:val="00FC6E37"/>
    <w:rsid w:val="00FC701C"/>
    <w:rsid w:val="00FC7A3B"/>
    <w:rsid w:val="00FD057D"/>
    <w:rsid w:val="00FD0A04"/>
    <w:rsid w:val="00FD0F3D"/>
    <w:rsid w:val="00FD1B3E"/>
    <w:rsid w:val="00FD1C8F"/>
    <w:rsid w:val="00FD23ED"/>
    <w:rsid w:val="00FD2C44"/>
    <w:rsid w:val="00FD2D56"/>
    <w:rsid w:val="00FD38B6"/>
    <w:rsid w:val="00FD424A"/>
    <w:rsid w:val="00FD43E3"/>
    <w:rsid w:val="00FD4B6C"/>
    <w:rsid w:val="00FD4E97"/>
    <w:rsid w:val="00FD5288"/>
    <w:rsid w:val="00FD5C1F"/>
    <w:rsid w:val="00FD5DC8"/>
    <w:rsid w:val="00FD603E"/>
    <w:rsid w:val="00FD6CAB"/>
    <w:rsid w:val="00FD6E52"/>
    <w:rsid w:val="00FD7C7F"/>
    <w:rsid w:val="00FE058F"/>
    <w:rsid w:val="00FE0642"/>
    <w:rsid w:val="00FE0CCC"/>
    <w:rsid w:val="00FE14DF"/>
    <w:rsid w:val="00FE23C0"/>
    <w:rsid w:val="00FE2633"/>
    <w:rsid w:val="00FE3130"/>
    <w:rsid w:val="00FE3138"/>
    <w:rsid w:val="00FE3629"/>
    <w:rsid w:val="00FE3897"/>
    <w:rsid w:val="00FE3951"/>
    <w:rsid w:val="00FE39A0"/>
    <w:rsid w:val="00FE3DCF"/>
    <w:rsid w:val="00FE4A63"/>
    <w:rsid w:val="00FE4FB1"/>
    <w:rsid w:val="00FE56B7"/>
    <w:rsid w:val="00FE5A9F"/>
    <w:rsid w:val="00FE6966"/>
    <w:rsid w:val="00FE6B6C"/>
    <w:rsid w:val="00FE70DC"/>
    <w:rsid w:val="00FE75E6"/>
    <w:rsid w:val="00FE792A"/>
    <w:rsid w:val="00FE7AB7"/>
    <w:rsid w:val="00FF17A2"/>
    <w:rsid w:val="00FF1C61"/>
    <w:rsid w:val="00FF1E73"/>
    <w:rsid w:val="00FF2703"/>
    <w:rsid w:val="00FF31C3"/>
    <w:rsid w:val="00FF35F6"/>
    <w:rsid w:val="00FF43ED"/>
    <w:rsid w:val="00FF47FB"/>
    <w:rsid w:val="00FF4E08"/>
    <w:rsid w:val="00FF52A9"/>
    <w:rsid w:val="00FF5863"/>
    <w:rsid w:val="00FF5F08"/>
    <w:rsid w:val="00FF709C"/>
    <w:rsid w:val="00FF73AF"/>
    <w:rsid w:val="00FF7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7F8A93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sz w:val="24"/>
        <w:szCs w:val="24"/>
        <w:lang w:val="en-US" w:eastAsia="en-US" w:bidi="ar-SA"/>
      </w:rPr>
    </w:rPrDefault>
    <w:pPrDefault>
      <w:pPr>
        <w:spacing w:before="4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/>
    <w:lsdException w:name="List Number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74A4"/>
  </w:style>
  <w:style w:type="paragraph" w:styleId="Heading1">
    <w:name w:val="heading 1"/>
    <w:basedOn w:val="Normal"/>
    <w:uiPriority w:val="9"/>
    <w:qFormat/>
    <w:rsid w:val="00AF1A52"/>
    <w:pPr>
      <w:keepNext/>
      <w:spacing w:before="0" w:after="240" w:line="240" w:lineRule="auto"/>
      <w:contextualSpacing/>
      <w:jc w:val="center"/>
      <w:outlineLvl w:val="0"/>
    </w:pPr>
    <w:rPr>
      <w:rFonts w:asciiTheme="majorHAnsi" w:hAnsiTheme="majorHAnsi" w:cs="Arial"/>
      <w:b/>
      <w:bCs/>
      <w:kern w:val="32"/>
      <w:sz w:val="32"/>
      <w:szCs w:val="32"/>
    </w:rPr>
  </w:style>
  <w:style w:type="paragraph" w:styleId="Heading2">
    <w:name w:val="heading 2"/>
    <w:basedOn w:val="Normal"/>
    <w:uiPriority w:val="9"/>
    <w:semiHidden/>
    <w:unhideWhenUsed/>
    <w:qFormat/>
    <w:rsid w:val="004230D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Heading3">
    <w:name w:val="heading 3"/>
    <w:basedOn w:val="Normal"/>
    <w:uiPriority w:val="9"/>
    <w:semiHidden/>
    <w:unhideWhenUsed/>
    <w:qFormat/>
    <w:rsid w:val="004230D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Heading4">
    <w:name w:val="heading 4"/>
    <w:basedOn w:val="Normal"/>
    <w:link w:val="Heading4Char"/>
    <w:uiPriority w:val="9"/>
    <w:semiHidden/>
    <w:unhideWhenUsed/>
    <w:qFormat/>
    <w:rsid w:val="004230D9"/>
    <w:pPr>
      <w:keepNext/>
      <w:keepLines/>
      <w:spacing w:after="0"/>
      <w:contextualSpacing/>
      <w:outlineLvl w:val="3"/>
    </w:pPr>
    <w:rPr>
      <w:rFonts w:ascii="Arial" w:eastAsiaTheme="majorEastAsia" w:hAnsi="Arial" w:cs="Arial"/>
      <w:i/>
      <w:iCs/>
      <w:color w:val="21405B" w:themeColor="accent1" w:themeShade="BF"/>
    </w:rPr>
  </w:style>
  <w:style w:type="paragraph" w:styleId="Heading5">
    <w:name w:val="heading 5"/>
    <w:basedOn w:val="Normal"/>
    <w:link w:val="Heading5Char"/>
    <w:uiPriority w:val="9"/>
    <w:semiHidden/>
    <w:unhideWhenUsed/>
    <w:qFormat/>
    <w:rsid w:val="004230D9"/>
    <w:pPr>
      <w:keepNext/>
      <w:keepLines/>
      <w:spacing w:after="0"/>
      <w:contextualSpacing/>
      <w:outlineLvl w:val="4"/>
    </w:pPr>
    <w:rPr>
      <w:rFonts w:ascii="Arial" w:eastAsiaTheme="majorEastAsia" w:hAnsi="Arial" w:cs="Arial"/>
      <w:color w:val="21405B" w:themeColor="accent1" w:themeShade="BF"/>
    </w:rPr>
  </w:style>
  <w:style w:type="paragraph" w:styleId="Heading6">
    <w:name w:val="heading 6"/>
    <w:basedOn w:val="Normal"/>
    <w:link w:val="Heading6Char"/>
    <w:uiPriority w:val="9"/>
    <w:semiHidden/>
    <w:unhideWhenUsed/>
    <w:qFormat/>
    <w:rsid w:val="004230D9"/>
    <w:pPr>
      <w:keepNext/>
      <w:keepLines/>
      <w:spacing w:after="0"/>
      <w:contextualSpacing/>
      <w:outlineLvl w:val="5"/>
    </w:pPr>
    <w:rPr>
      <w:rFonts w:ascii="Arial" w:eastAsiaTheme="majorEastAsia" w:hAnsi="Arial" w:cs="Arial"/>
      <w:color w:val="162A3C" w:themeColor="accent1" w:themeShade="7F"/>
    </w:rPr>
  </w:style>
  <w:style w:type="paragraph" w:styleId="Heading7">
    <w:name w:val="heading 7"/>
    <w:basedOn w:val="Normal"/>
    <w:link w:val="Heading7Char"/>
    <w:uiPriority w:val="9"/>
    <w:semiHidden/>
    <w:unhideWhenUsed/>
    <w:qFormat/>
    <w:rsid w:val="004230D9"/>
    <w:pPr>
      <w:keepNext/>
      <w:keepLines/>
      <w:spacing w:after="0"/>
      <w:contextualSpacing/>
      <w:outlineLvl w:val="6"/>
    </w:pPr>
    <w:rPr>
      <w:rFonts w:ascii="Arial" w:eastAsiaTheme="majorEastAsia" w:hAnsi="Arial" w:cs="Arial"/>
      <w:i/>
      <w:iCs/>
      <w:color w:val="162A3C" w:themeColor="accent1" w:themeShade="7F"/>
    </w:rPr>
  </w:style>
  <w:style w:type="paragraph" w:styleId="Heading8">
    <w:name w:val="heading 8"/>
    <w:basedOn w:val="Normal"/>
    <w:link w:val="Heading8Char"/>
    <w:uiPriority w:val="9"/>
    <w:semiHidden/>
    <w:unhideWhenUsed/>
    <w:qFormat/>
    <w:rsid w:val="004230D9"/>
    <w:pPr>
      <w:keepNext/>
      <w:keepLines/>
      <w:spacing w:after="0"/>
      <w:contextualSpacing/>
      <w:outlineLvl w:val="7"/>
    </w:pPr>
    <w:rPr>
      <w:rFonts w:ascii="Arial" w:eastAsiaTheme="majorEastAsia" w:hAnsi="Arial" w:cs="Arial"/>
      <w:color w:val="272727" w:themeColor="text1" w:themeTint="D8"/>
      <w:sz w:val="22"/>
      <w:szCs w:val="21"/>
    </w:rPr>
  </w:style>
  <w:style w:type="paragraph" w:styleId="Heading9">
    <w:name w:val="heading 9"/>
    <w:basedOn w:val="Normal"/>
    <w:link w:val="Heading9Char"/>
    <w:uiPriority w:val="9"/>
    <w:semiHidden/>
    <w:unhideWhenUsed/>
    <w:qFormat/>
    <w:rsid w:val="004230D9"/>
    <w:pPr>
      <w:keepNext/>
      <w:keepLines/>
      <w:spacing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Number">
    <w:name w:val="List Number"/>
    <w:basedOn w:val="Normal"/>
    <w:uiPriority w:val="99"/>
    <w:qFormat/>
    <w:rsid w:val="00AF1A52"/>
    <w:pPr>
      <w:numPr>
        <w:numId w:val="9"/>
      </w:numPr>
      <w:spacing w:before="0" w:after="200"/>
    </w:pPr>
  </w:style>
  <w:style w:type="character" w:styleId="PlaceholderText">
    <w:name w:val="Placeholder Text"/>
    <w:basedOn w:val="DefaultParagraphFont"/>
    <w:uiPriority w:val="99"/>
    <w:semiHidden/>
    <w:rsid w:val="004230D9"/>
    <w:rPr>
      <w:rFonts w:ascii="Times New Roman" w:hAnsi="Times New Roman" w:cs="Times New Roman"/>
      <w:color w:val="595959" w:themeColor="text1" w:themeTint="A6"/>
    </w:rPr>
  </w:style>
  <w:style w:type="table" w:customStyle="1" w:styleId="Meetingminutestable">
    <w:name w:val="Meeting minutes table"/>
    <w:basedOn w:val="TableNormal"/>
    <w:uiPriority w:val="99"/>
    <w:rsid w:val="00BD1B3B"/>
    <w:pPr>
      <w:spacing w:line="240" w:lineRule="auto"/>
    </w:pPr>
    <w:tblPr>
      <w:tblCellMar>
        <w:left w:w="0" w:type="dxa"/>
        <w:right w:w="0" w:type="dxa"/>
      </w:tblCellMar>
    </w:tblPr>
    <w:tblStylePr w:type="firstRow">
      <w:pPr>
        <w:wordWrap/>
        <w:jc w:val="center"/>
      </w:pPr>
      <w:rPr>
        <w:rFonts w:asciiTheme="minorHAnsi" w:hAnsiTheme="minorHAnsi"/>
        <w:b/>
        <w:color w:val="2C567A" w:themeColor="accent1"/>
      </w:rPr>
      <w:tblPr/>
      <w:tcPr>
        <w:tcBorders>
          <w:top w:val="single" w:sz="18" w:space="0" w:color="2C567A" w:themeColor="accent1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4230D9"/>
    <w:pPr>
      <w:spacing w:after="0" w:line="240" w:lineRule="auto"/>
    </w:pPr>
    <w:rPr>
      <w:rFonts w:ascii="Tahoma" w:hAnsi="Tahoma" w:cs="Tahoma"/>
      <w:sz w:val="22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0D9"/>
    <w:rPr>
      <w:rFonts w:ascii="Tahoma" w:hAnsi="Tahoma" w:cs="Tahoma"/>
      <w:sz w:val="22"/>
      <w:szCs w:val="16"/>
    </w:rPr>
  </w:style>
  <w:style w:type="paragraph" w:styleId="ListBullet">
    <w:name w:val="List Bullet"/>
    <w:basedOn w:val="Normal"/>
    <w:uiPriority w:val="13"/>
    <w:semiHidden/>
    <w:rsid w:val="004230D9"/>
    <w:pPr>
      <w:numPr>
        <w:numId w:val="1"/>
      </w:numPr>
      <w:contextualSpacing/>
    </w:pPr>
    <w:rPr>
      <w:b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230D9"/>
    <w:rPr>
      <w:rFonts w:ascii="Arial" w:eastAsiaTheme="majorEastAsia" w:hAnsi="Arial" w:cs="Arial"/>
      <w:i/>
      <w:iCs/>
      <w:color w:val="21405B" w:themeColor="accent1" w:themeShade="BF"/>
    </w:rPr>
  </w:style>
  <w:style w:type="character" w:styleId="Emphasis">
    <w:name w:val="Emphasis"/>
    <w:basedOn w:val="DefaultParagraphFont"/>
    <w:uiPriority w:val="15"/>
    <w:semiHidden/>
    <w:rsid w:val="004230D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230D9"/>
    <w:rPr>
      <w:rFonts w:ascii="Arial" w:eastAsiaTheme="majorEastAsia" w:hAnsi="Arial" w:cs="Arial"/>
      <w:color w:val="21405B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230D9"/>
    <w:rPr>
      <w:rFonts w:ascii="Arial" w:eastAsiaTheme="majorEastAsia" w:hAnsi="Arial" w:cs="Arial"/>
      <w:color w:val="162A3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230D9"/>
    <w:rPr>
      <w:rFonts w:ascii="Arial" w:eastAsiaTheme="majorEastAsia" w:hAnsi="Arial" w:cs="Arial"/>
      <w:i/>
      <w:iCs/>
      <w:color w:val="162A3C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230D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230D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itle">
    <w:name w:val="Title"/>
    <w:basedOn w:val="Normal"/>
    <w:link w:val="TitleChar"/>
    <w:uiPriority w:val="10"/>
    <w:semiHidden/>
    <w:unhideWhenUsed/>
    <w:qFormat/>
    <w:rsid w:val="004230D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4230D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itle">
    <w:name w:val="Subtitle"/>
    <w:basedOn w:val="Normal"/>
    <w:link w:val="SubtitleChar"/>
    <w:uiPriority w:val="11"/>
    <w:semiHidden/>
    <w:unhideWhenUsed/>
    <w:qFormat/>
    <w:rsid w:val="004230D9"/>
    <w:pPr>
      <w:numPr>
        <w:ilvl w:val="1"/>
      </w:numPr>
      <w:spacing w:after="160"/>
      <w:ind w:left="187"/>
      <w:contextualSpacing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4230D9"/>
    <w:rPr>
      <w:rFonts w:ascii="Times New Roman" w:eastAsiaTheme="minorEastAsia" w:hAnsi="Times New Roman" w:cs="Times New Roman"/>
      <w:color w:val="5A5A5A" w:themeColor="text1" w:themeTint="A5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4230D9"/>
    <w:rPr>
      <w:rFonts w:ascii="Times New Roman" w:hAnsi="Times New Roman" w:cs="Times New Roman"/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4230D9"/>
    <w:rPr>
      <w:rFonts w:ascii="Times New Roman" w:hAnsi="Times New Roman" w:cs="Times New Roman"/>
      <w:i/>
      <w:iCs/>
      <w:color w:val="21405B" w:themeColor="accent1" w:themeShade="BF"/>
    </w:rPr>
  </w:style>
  <w:style w:type="character" w:styleId="Strong">
    <w:name w:val="Strong"/>
    <w:basedOn w:val="DefaultParagraphFont"/>
    <w:uiPriority w:val="22"/>
    <w:qFormat/>
    <w:rsid w:val="00E3272E"/>
    <w:rPr>
      <w:rFonts w:asciiTheme="minorHAnsi" w:hAnsiTheme="minorHAnsi" w:cs="Times New Roman"/>
      <w:b/>
      <w:bCs/>
    </w:rPr>
  </w:style>
  <w:style w:type="paragraph" w:styleId="Quote">
    <w:name w:val="Quote"/>
    <w:basedOn w:val="Normal"/>
    <w:link w:val="QuoteChar"/>
    <w:uiPriority w:val="29"/>
    <w:semiHidden/>
    <w:unhideWhenUsed/>
    <w:qFormat/>
    <w:rsid w:val="004230D9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4230D9"/>
    <w:rPr>
      <w:rFonts w:ascii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4230D9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jc w:val="center"/>
    </w:pPr>
    <w:rPr>
      <w:i/>
      <w:iCs/>
      <w:color w:val="21405B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4230D9"/>
    <w:rPr>
      <w:rFonts w:ascii="Times New Roman" w:hAnsi="Times New Roman" w:cs="Times New Roman"/>
      <w:i/>
      <w:iCs/>
      <w:color w:val="21405B" w:themeColor="accent1" w:themeShade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4230D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4230D9"/>
    <w:rPr>
      <w:rFonts w:ascii="Times New Roman" w:hAnsi="Times New Roman" w:cs="Times New Roman"/>
      <w:b/>
      <w:bCs/>
      <w:caps w:val="0"/>
      <w:smallCaps/>
      <w:color w:val="21405B" w:themeColor="accent1" w:themeShade="BF"/>
      <w:spacing w:val="0"/>
    </w:rPr>
  </w:style>
  <w:style w:type="character" w:styleId="BookTitle">
    <w:name w:val="Book Title"/>
    <w:basedOn w:val="DefaultParagraphFont"/>
    <w:uiPriority w:val="33"/>
    <w:semiHidden/>
    <w:unhideWhenUsed/>
    <w:qFormat/>
    <w:rsid w:val="004230D9"/>
    <w:rPr>
      <w:rFonts w:ascii="Times New Roman" w:hAnsi="Times New Roman" w:cs="Times New Roman"/>
      <w:b/>
      <w:bCs/>
      <w:i/>
      <w:iCs/>
      <w:spacing w:val="0"/>
    </w:rPr>
  </w:style>
  <w:style w:type="paragraph" w:styleId="ListParagraph">
    <w:name w:val="List Paragraph"/>
    <w:basedOn w:val="Normal"/>
    <w:uiPriority w:val="34"/>
    <w:unhideWhenUsed/>
    <w:qFormat/>
    <w:rsid w:val="004230D9"/>
    <w:pPr>
      <w:ind w:left="720"/>
      <w:contextualSpacing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4230D9"/>
    <w:pPr>
      <w:spacing w:line="240" w:lineRule="auto"/>
    </w:pPr>
    <w:rPr>
      <w:i/>
      <w:iCs/>
      <w:color w:val="44546A" w:themeColor="text2"/>
      <w:sz w:val="22"/>
      <w:szCs w:val="18"/>
    </w:rPr>
  </w:style>
  <w:style w:type="paragraph" w:styleId="Bibliography">
    <w:name w:val="Bibliography"/>
    <w:basedOn w:val="Normal"/>
    <w:next w:val="Normal"/>
    <w:uiPriority w:val="37"/>
    <w:semiHidden/>
    <w:unhideWhenUsed/>
    <w:rsid w:val="004230D9"/>
  </w:style>
  <w:style w:type="paragraph" w:styleId="TOC1">
    <w:name w:val="toc 1"/>
    <w:basedOn w:val="Normal"/>
    <w:next w:val="Normal"/>
    <w:autoRedefine/>
    <w:uiPriority w:val="39"/>
    <w:semiHidden/>
    <w:unhideWhenUsed/>
    <w:rsid w:val="004230D9"/>
    <w:pPr>
      <w:spacing w:after="10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4230D9"/>
    <w:pPr>
      <w:spacing w:after="100"/>
      <w:ind w:left="1920"/>
    </w:pPr>
  </w:style>
  <w:style w:type="paragraph" w:styleId="TOCHeading">
    <w:name w:val="TOC Heading"/>
    <w:basedOn w:val="Heading1"/>
    <w:next w:val="Heading1"/>
    <w:uiPriority w:val="39"/>
    <w:semiHidden/>
    <w:unhideWhenUsed/>
    <w:qFormat/>
    <w:rsid w:val="004230D9"/>
    <w:pPr>
      <w:framePr w:wrap="around" w:vAnchor="text" w:hAnchor="text" w:y="1"/>
    </w:pPr>
    <w:rPr>
      <w:rFonts w:eastAsiaTheme="majorEastAsia"/>
      <w:bCs w:val="0"/>
    </w:rPr>
  </w:style>
  <w:style w:type="paragraph" w:styleId="BlockText">
    <w:name w:val="Block Text"/>
    <w:basedOn w:val="Normal"/>
    <w:uiPriority w:val="99"/>
    <w:semiHidden/>
    <w:unhideWhenUsed/>
    <w:rsid w:val="004230D9"/>
    <w:pPr>
      <w:pBdr>
        <w:top w:val="single" w:sz="2" w:space="10" w:color="21405B" w:themeColor="accent1" w:themeShade="BF"/>
        <w:left w:val="single" w:sz="2" w:space="10" w:color="21405B" w:themeColor="accent1" w:themeShade="BF"/>
        <w:bottom w:val="single" w:sz="2" w:space="10" w:color="21405B" w:themeColor="accent1" w:themeShade="BF"/>
        <w:right w:val="single" w:sz="2" w:space="10" w:color="21405B" w:themeColor="accent1" w:themeShade="BF"/>
      </w:pBdr>
      <w:ind w:left="1152" w:right="1152"/>
    </w:pPr>
    <w:rPr>
      <w:rFonts w:eastAsiaTheme="minorEastAsia"/>
      <w:i/>
      <w:iCs/>
      <w:color w:val="21405B" w:themeColor="accent1" w:themeShade="BF"/>
    </w:rPr>
  </w:style>
  <w:style w:type="paragraph" w:styleId="BodyText">
    <w:name w:val="Body Text"/>
    <w:basedOn w:val="Normal"/>
    <w:link w:val="BodyTextChar"/>
    <w:uiPriority w:val="99"/>
    <w:semiHidden/>
    <w:unhideWhenUsed/>
    <w:rsid w:val="004230D9"/>
  </w:style>
  <w:style w:type="character" w:customStyle="1" w:styleId="BodyTextChar">
    <w:name w:val="Body Text Char"/>
    <w:basedOn w:val="DefaultParagraphFont"/>
    <w:link w:val="BodyText"/>
    <w:uiPriority w:val="99"/>
    <w:semiHidden/>
    <w:rsid w:val="004230D9"/>
    <w:rPr>
      <w:rFonts w:ascii="Times New Roman" w:hAnsi="Times New Roman" w:cs="Times New Roman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4230D9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230D9"/>
    <w:rPr>
      <w:rFonts w:ascii="Times New Roman" w:hAnsi="Times New Roman" w:cs="Times New Roman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4230D9"/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230D9"/>
    <w:rPr>
      <w:rFonts w:ascii="Times New Roman" w:hAnsi="Times New Roman" w:cs="Times New Roman"/>
      <w:sz w:val="22"/>
      <w:szCs w:val="16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4230D9"/>
    <w:pPr>
      <w:ind w:left="283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4230D9"/>
    <w:rPr>
      <w:rFonts w:ascii="Times New Roman" w:hAnsi="Times New Roman" w:cs="Times New Roman"/>
      <w:sz w:val="22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4230D9"/>
    <w:rPr>
      <w:rFonts w:ascii="Times New Roman" w:hAnsi="Times New Roman" w:cs="Times New Roman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230D9"/>
    <w:pPr>
      <w:spacing w:line="240" w:lineRule="auto"/>
    </w:pPr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230D9"/>
    <w:rPr>
      <w:rFonts w:ascii="Times New Roman" w:hAnsi="Times New Roman" w:cs="Times New Roman"/>
      <w:sz w:val="22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230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230D9"/>
    <w:rPr>
      <w:rFonts w:ascii="Times New Roman" w:hAnsi="Times New Roman" w:cs="Times New Roman"/>
      <w:b/>
      <w:bCs/>
      <w:sz w:val="22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230D9"/>
    <w:pPr>
      <w:spacing w:after="0" w:line="240" w:lineRule="auto"/>
    </w:pPr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230D9"/>
    <w:rPr>
      <w:rFonts w:ascii="Segoe UI" w:hAnsi="Segoe UI" w:cs="Segoe UI"/>
      <w:sz w:val="22"/>
      <w:szCs w:val="16"/>
    </w:rPr>
  </w:style>
  <w:style w:type="character" w:styleId="EndnoteReference">
    <w:name w:val="endnote reference"/>
    <w:basedOn w:val="DefaultParagraphFont"/>
    <w:uiPriority w:val="99"/>
    <w:semiHidden/>
    <w:unhideWhenUsed/>
    <w:rsid w:val="004230D9"/>
    <w:rPr>
      <w:rFonts w:ascii="Times New Roman" w:hAnsi="Times New Roman" w:cs="Times New Roman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4230D9"/>
    <w:pPr>
      <w:spacing w:after="0" w:line="240" w:lineRule="auto"/>
    </w:pPr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230D9"/>
    <w:rPr>
      <w:rFonts w:ascii="Times New Roman" w:hAnsi="Times New Roman" w:cs="Times New Roman"/>
      <w:sz w:val="22"/>
      <w:szCs w:val="20"/>
    </w:rPr>
  </w:style>
  <w:style w:type="paragraph" w:styleId="EnvelopeReturn">
    <w:name w:val="envelope return"/>
    <w:basedOn w:val="Normal"/>
    <w:uiPriority w:val="99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sz w:val="22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4230D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FollowedHyperlink">
    <w:name w:val="FollowedHyperlink"/>
    <w:basedOn w:val="DefaultParagraphFont"/>
    <w:uiPriority w:val="99"/>
    <w:semiHidden/>
    <w:unhideWhenUsed/>
    <w:rsid w:val="004230D9"/>
    <w:rPr>
      <w:rFonts w:ascii="Times New Roman" w:hAnsi="Times New Roman" w:cs="Times New Roman"/>
      <w:color w:val="954F72" w:themeColor="followedHyperlink"/>
      <w:u w:val="single"/>
    </w:rPr>
  </w:style>
  <w:style w:type="paragraph" w:styleId="Footer">
    <w:name w:val="footer"/>
    <w:basedOn w:val="Normal"/>
    <w:link w:val="FooterChar"/>
    <w:uiPriority w:val="99"/>
    <w:rsid w:val="004230D9"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D1B3B"/>
  </w:style>
  <w:style w:type="character" w:styleId="FootnoteReference">
    <w:name w:val="footnote reference"/>
    <w:basedOn w:val="DefaultParagraphFont"/>
    <w:uiPriority w:val="99"/>
    <w:semiHidden/>
    <w:unhideWhenUsed/>
    <w:rsid w:val="004230D9"/>
    <w:rPr>
      <w:rFonts w:ascii="Times New Roman" w:hAnsi="Times New Roman" w:cs="Times New Roman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230D9"/>
    <w:pPr>
      <w:spacing w:after="0" w:line="240" w:lineRule="auto"/>
    </w:pPr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30D9"/>
    <w:rPr>
      <w:rFonts w:ascii="Times New Roman" w:hAnsi="Times New Roman" w:cs="Times New Roman"/>
      <w:sz w:val="22"/>
      <w:szCs w:val="20"/>
    </w:rPr>
  </w:style>
  <w:style w:type="character" w:styleId="Hashtag">
    <w:name w:val="Hashtag"/>
    <w:basedOn w:val="DefaultParagraphFont"/>
    <w:uiPriority w:val="99"/>
    <w:semiHidden/>
    <w:unhideWhenUsed/>
    <w:rsid w:val="004230D9"/>
    <w:rPr>
      <w:rFonts w:ascii="Times New Roman" w:hAnsi="Times New Roman" w:cs="Times New Roman"/>
      <w:color w:val="2B579A"/>
      <w:shd w:val="clear" w:color="auto" w:fill="E6E6E6"/>
    </w:rPr>
  </w:style>
  <w:style w:type="paragraph" w:styleId="Header">
    <w:name w:val="header"/>
    <w:basedOn w:val="Normal"/>
    <w:link w:val="HeaderChar"/>
    <w:uiPriority w:val="99"/>
    <w:unhideWhenUsed/>
    <w:rsid w:val="00AF1A52"/>
    <w:pPr>
      <w:spacing w:after="0" w:line="240" w:lineRule="auto"/>
    </w:pPr>
    <w:rPr>
      <w:rFonts w:cs="Calibri"/>
      <w:color w:val="2C567A" w:themeColor="accent1"/>
      <w:sz w:val="18"/>
    </w:rPr>
  </w:style>
  <w:style w:type="character" w:customStyle="1" w:styleId="HeaderChar">
    <w:name w:val="Header Char"/>
    <w:basedOn w:val="DefaultParagraphFont"/>
    <w:link w:val="Header"/>
    <w:uiPriority w:val="99"/>
    <w:rsid w:val="00AF1A52"/>
    <w:rPr>
      <w:rFonts w:cs="Calibri"/>
      <w:color w:val="2C567A" w:themeColor="accent1"/>
      <w:sz w:val="18"/>
    </w:rPr>
  </w:style>
  <w:style w:type="character" w:styleId="HTMLAcronym">
    <w:name w:val="HTML Acronym"/>
    <w:basedOn w:val="DefaultParagraphFont"/>
    <w:uiPriority w:val="99"/>
    <w:semiHidden/>
    <w:unhideWhenUsed/>
    <w:rsid w:val="004230D9"/>
    <w:rPr>
      <w:rFonts w:ascii="Times New Roman" w:hAnsi="Times New Roman" w:cs="Times New Roman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4230D9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4230D9"/>
    <w:rPr>
      <w:rFonts w:ascii="Times New Roman" w:hAnsi="Times New Roman" w:cs="Times New Roman"/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4230D9"/>
    <w:rPr>
      <w:rFonts w:ascii="Times New Roman" w:hAnsi="Times New Roman" w:cs="Times New Roman"/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4230D9"/>
    <w:rPr>
      <w:rFonts w:ascii="Consolas" w:hAnsi="Consolas" w:cs="Times New Roman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4230D9"/>
    <w:rPr>
      <w:rFonts w:ascii="Times New Roman" w:hAnsi="Times New Roman" w:cs="Times New Roman"/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4230D9"/>
    <w:rPr>
      <w:rFonts w:ascii="Consolas" w:hAnsi="Consolas" w:cs="Times New Roman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230D9"/>
    <w:pPr>
      <w:spacing w:after="0" w:line="240" w:lineRule="auto"/>
    </w:pPr>
    <w:rPr>
      <w:rFonts w:ascii="Consolas" w:hAnsi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230D9"/>
    <w:rPr>
      <w:rFonts w:ascii="Consolas" w:hAnsi="Consolas" w:cs="Times New Roman"/>
      <w:sz w:val="22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4230D9"/>
    <w:rPr>
      <w:rFonts w:ascii="Consolas" w:hAnsi="Consolas" w:cs="Times New Roman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4230D9"/>
    <w:rPr>
      <w:rFonts w:ascii="Times New Roman" w:hAnsi="Times New Roman" w:cs="Times New Roman"/>
      <w:i/>
      <w:iCs/>
    </w:rPr>
  </w:style>
  <w:style w:type="character" w:styleId="Hyperlink">
    <w:name w:val="Hyperlink"/>
    <w:basedOn w:val="DefaultParagraphFont"/>
    <w:uiPriority w:val="99"/>
    <w:unhideWhenUsed/>
    <w:rsid w:val="004230D9"/>
    <w:rPr>
      <w:rFonts w:ascii="Times New Roman" w:hAnsi="Times New Roman" w:cs="Times New Roman"/>
      <w:color w:val="0563C1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4230D9"/>
    <w:rPr>
      <w:rFonts w:ascii="Arial" w:eastAsiaTheme="majorEastAsia" w:hAnsi="Arial" w:cs="Arial"/>
      <w:b/>
      <w:bCs/>
    </w:rPr>
  </w:style>
  <w:style w:type="character" w:styleId="LineNumber">
    <w:name w:val="line number"/>
    <w:basedOn w:val="DefaultParagraphFont"/>
    <w:uiPriority w:val="99"/>
    <w:semiHidden/>
    <w:unhideWhenUsed/>
    <w:rsid w:val="004230D9"/>
    <w:rPr>
      <w:rFonts w:ascii="Times New Roman" w:hAnsi="Times New Roman" w:cs="Times New Roman"/>
    </w:rPr>
  </w:style>
  <w:style w:type="paragraph" w:styleId="MacroText">
    <w:name w:val="macro"/>
    <w:link w:val="MacroTextChar"/>
    <w:uiPriority w:val="99"/>
    <w:semiHidden/>
    <w:unhideWhenUsed/>
    <w:rsid w:val="004230D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4230D9"/>
    <w:rPr>
      <w:rFonts w:ascii="Consolas" w:hAnsi="Consolas" w:cs="Times New Roman"/>
      <w:sz w:val="22"/>
      <w:szCs w:val="20"/>
    </w:rPr>
  </w:style>
  <w:style w:type="character" w:styleId="Mention">
    <w:name w:val="Mention"/>
    <w:basedOn w:val="DefaultParagraphFont"/>
    <w:uiPriority w:val="99"/>
    <w:semiHidden/>
    <w:unhideWhenUsed/>
    <w:rsid w:val="004230D9"/>
    <w:rPr>
      <w:rFonts w:ascii="Times New Roman" w:hAnsi="Times New Roman" w:cs="Times New Roman"/>
      <w:color w:val="2B579A"/>
      <w:shd w:val="clear" w:color="auto" w:fill="E6E6E6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4230D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4230D9"/>
    <w:rPr>
      <w:rFonts w:ascii="Arial" w:eastAsiaTheme="majorEastAsia" w:hAnsi="Arial" w:cs="Arial"/>
      <w:shd w:val="pct20" w:color="auto" w:fill="auto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4230D9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4230D9"/>
    <w:rPr>
      <w:rFonts w:ascii="Times New Roman" w:hAnsi="Times New Roman" w:cs="Times New Roman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4230D9"/>
    <w:pPr>
      <w:spacing w:after="0" w:line="240" w:lineRule="auto"/>
    </w:pPr>
    <w:rPr>
      <w:rFonts w:ascii="Consolas" w:hAnsi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4230D9"/>
    <w:rPr>
      <w:rFonts w:ascii="Consolas" w:hAnsi="Consolas" w:cs="Times New Roman"/>
      <w:sz w:val="22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4230D9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4230D9"/>
    <w:rPr>
      <w:rFonts w:ascii="Times New Roman" w:hAnsi="Times New Roman" w:cs="Times New Roman"/>
    </w:rPr>
  </w:style>
  <w:style w:type="paragraph" w:styleId="Signature">
    <w:name w:val="Signature"/>
    <w:basedOn w:val="Normal"/>
    <w:link w:val="SignatureChar"/>
    <w:uiPriority w:val="99"/>
    <w:semiHidden/>
    <w:unhideWhenUsed/>
    <w:rsid w:val="004230D9"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4230D9"/>
    <w:rPr>
      <w:rFonts w:ascii="Times New Roman" w:hAnsi="Times New Roman" w:cs="Times New Roman"/>
    </w:rPr>
  </w:style>
  <w:style w:type="character" w:styleId="SmartHyperlink">
    <w:name w:val="Smart Hyperlink"/>
    <w:basedOn w:val="DefaultParagraphFont"/>
    <w:uiPriority w:val="99"/>
    <w:semiHidden/>
    <w:unhideWhenUsed/>
    <w:rsid w:val="004230D9"/>
    <w:rPr>
      <w:rFonts w:ascii="Times New Roman" w:hAnsi="Times New Roman" w:cs="Times New Roman"/>
      <w:u w:val="dotted"/>
    </w:rPr>
  </w:style>
  <w:style w:type="character" w:styleId="UnresolvedMention">
    <w:name w:val="Unresolved Mention"/>
    <w:basedOn w:val="DefaultParagraphFont"/>
    <w:uiPriority w:val="99"/>
    <w:semiHidden/>
    <w:unhideWhenUsed/>
    <w:rsid w:val="004230D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Number2">
    <w:name w:val="List Number 2"/>
    <w:basedOn w:val="Normal"/>
    <w:uiPriority w:val="99"/>
    <w:unhideWhenUsed/>
    <w:qFormat/>
    <w:rsid w:val="002E4F42"/>
    <w:pPr>
      <w:numPr>
        <w:ilvl w:val="1"/>
        <w:numId w:val="9"/>
      </w:numPr>
    </w:pPr>
  </w:style>
  <w:style w:type="numbering" w:styleId="111111">
    <w:name w:val="Outline List 2"/>
    <w:basedOn w:val="NoList"/>
    <w:uiPriority w:val="99"/>
    <w:semiHidden/>
    <w:unhideWhenUsed/>
    <w:rsid w:val="004230D9"/>
    <w:pPr>
      <w:numPr>
        <w:numId w:val="10"/>
      </w:numPr>
    </w:pPr>
  </w:style>
  <w:style w:type="numbering" w:styleId="1ai">
    <w:name w:val="Outline List 1"/>
    <w:basedOn w:val="NoList"/>
    <w:uiPriority w:val="99"/>
    <w:semiHidden/>
    <w:unhideWhenUsed/>
    <w:rsid w:val="004230D9"/>
    <w:pPr>
      <w:numPr>
        <w:numId w:val="11"/>
      </w:numPr>
    </w:pPr>
  </w:style>
  <w:style w:type="numbering" w:styleId="ArticleSection">
    <w:name w:val="Outline List 3"/>
    <w:basedOn w:val="NoList"/>
    <w:uiPriority w:val="99"/>
    <w:semiHidden/>
    <w:unhideWhenUsed/>
    <w:rsid w:val="004230D9"/>
    <w:pPr>
      <w:numPr>
        <w:numId w:val="12"/>
      </w:numPr>
    </w:p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4230D9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4230D9"/>
    <w:rPr>
      <w:rFonts w:ascii="Times New Roman" w:hAnsi="Times New Roman" w:cs="Times New Roman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230D9"/>
    <w:pPr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230D9"/>
    <w:rPr>
      <w:rFonts w:ascii="Times New Roman" w:hAnsi="Times New Roman" w:cs="Times New Roman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4230D9"/>
    <w:pPr>
      <w:spacing w:after="20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4230D9"/>
    <w:rPr>
      <w:rFonts w:ascii="Times New Roman" w:hAnsi="Times New Roman" w:cs="Times New Roman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4230D9"/>
    <w:pPr>
      <w:spacing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4230D9"/>
    <w:rPr>
      <w:rFonts w:ascii="Times New Roman" w:hAnsi="Times New Roman" w:cs="Times New Roman"/>
    </w:rPr>
  </w:style>
  <w:style w:type="paragraph" w:styleId="Closing">
    <w:name w:val="Closing"/>
    <w:basedOn w:val="Normal"/>
    <w:link w:val="ClosingChar"/>
    <w:uiPriority w:val="99"/>
    <w:semiHidden/>
    <w:unhideWhenUsed/>
    <w:rsid w:val="004230D9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4230D9"/>
    <w:rPr>
      <w:rFonts w:ascii="Times New Roman" w:hAnsi="Times New Roman" w:cs="Times New Roman"/>
    </w:rPr>
  </w:style>
  <w:style w:type="table" w:styleId="ColorfulGrid">
    <w:name w:val="Colorful Grid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4230D9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4230D9"/>
    <w:rPr>
      <w:rFonts w:ascii="Times New Roman" w:hAnsi="Times New Roman" w:cs="Times New Roman"/>
    </w:rPr>
  </w:style>
  <w:style w:type="table" w:styleId="GridTable1Light">
    <w:name w:val="Grid Table 1 Light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GridTable3">
    <w:name w:val="Grid Table 3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GridTable5Dark">
    <w:name w:val="Grid Table 5 Dark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4230D9"/>
    <w:pPr>
      <w:spacing w:after="0" w:line="240" w:lineRule="auto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4230D9"/>
    <w:pPr>
      <w:spacing w:after="0" w:line="240" w:lineRule="auto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4230D9"/>
    <w:pPr>
      <w:spacing w:after="0" w:line="240" w:lineRule="auto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4230D9"/>
    <w:pPr>
      <w:spacing w:after="0" w:line="240" w:lineRule="auto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4230D9"/>
    <w:pPr>
      <w:spacing w:after="0" w:line="240" w:lineRule="auto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4230D9"/>
    <w:pPr>
      <w:spacing w:after="0" w:line="240" w:lineRule="auto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4230D9"/>
    <w:pPr>
      <w:spacing w:after="0" w:line="240" w:lineRule="auto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4230D9"/>
    <w:pPr>
      <w:spacing w:after="0" w:line="240" w:lineRule="auto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4230D9"/>
    <w:pPr>
      <w:spacing w:after="0" w:line="240" w:lineRule="auto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4230D9"/>
    <w:pPr>
      <w:spacing w:after="0" w:line="240" w:lineRule="auto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4230D9"/>
    <w:pPr>
      <w:spacing w:after="0" w:line="240" w:lineRule="auto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4230D9"/>
    <w:pPr>
      <w:spacing w:after="0" w:line="240" w:lineRule="auto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character" w:styleId="HTMLSample">
    <w:name w:val="HTML Sample"/>
    <w:basedOn w:val="DefaultParagraphFont"/>
    <w:uiPriority w:val="99"/>
    <w:semiHidden/>
    <w:unhideWhenUsed/>
    <w:rsid w:val="004230D9"/>
    <w:rPr>
      <w:rFonts w:ascii="Consolas" w:hAnsi="Consolas" w:cs="Times New Roman"/>
      <w:sz w:val="24"/>
      <w:szCs w:val="24"/>
    </w:rPr>
  </w:style>
  <w:style w:type="paragraph" w:styleId="Index2">
    <w:name w:val="index 2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4230D9"/>
    <w:pPr>
      <w:spacing w:after="0" w:line="240" w:lineRule="auto"/>
      <w:ind w:left="2160" w:hanging="240"/>
    </w:pPr>
  </w:style>
  <w:style w:type="table" w:styleId="LightGrid">
    <w:name w:val="Light Grid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4230D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4230D9"/>
    <w:pPr>
      <w:spacing w:after="0" w:line="240" w:lineRule="auto"/>
    </w:pPr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4230D9"/>
    <w:pPr>
      <w:spacing w:after="0" w:line="240" w:lineRule="auto"/>
    </w:pPr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4230D9"/>
    <w:pPr>
      <w:spacing w:after="0" w:line="240" w:lineRule="auto"/>
    </w:pPr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4230D9"/>
    <w:pPr>
      <w:spacing w:after="0" w:line="240" w:lineRule="auto"/>
    </w:pPr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4230D9"/>
    <w:pPr>
      <w:spacing w:after="0" w:line="240" w:lineRule="auto"/>
    </w:pPr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4230D9"/>
    <w:pPr>
      <w:spacing w:after="0" w:line="240" w:lineRule="auto"/>
    </w:pPr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paragraph" w:styleId="List">
    <w:name w:val="List"/>
    <w:basedOn w:val="Normal"/>
    <w:uiPriority w:val="99"/>
    <w:semiHidden/>
    <w:unhideWhenUsed/>
    <w:rsid w:val="004230D9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4230D9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4230D9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4230D9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4230D9"/>
    <w:pPr>
      <w:ind w:left="1800" w:hanging="360"/>
      <w:contextualSpacing/>
    </w:pPr>
  </w:style>
  <w:style w:type="paragraph" w:styleId="ListBullet2">
    <w:name w:val="List Bullet 2"/>
    <w:basedOn w:val="Normal"/>
    <w:uiPriority w:val="99"/>
    <w:semiHidden/>
    <w:unhideWhenUsed/>
    <w:rsid w:val="004230D9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4230D9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4230D9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4230D9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4230D9"/>
    <w:pPr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4230D9"/>
    <w:pPr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4230D9"/>
    <w:pPr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4230D9"/>
    <w:pPr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4230D9"/>
    <w:pPr>
      <w:ind w:left="1800"/>
      <w:contextualSpacing/>
    </w:pPr>
  </w:style>
  <w:style w:type="paragraph" w:styleId="ListNumber3">
    <w:name w:val="List Number 3"/>
    <w:basedOn w:val="Normal"/>
    <w:uiPriority w:val="99"/>
    <w:semiHidden/>
    <w:unhideWhenUsed/>
    <w:rsid w:val="004230D9"/>
    <w:pPr>
      <w:numPr>
        <w:numId w:val="6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4230D9"/>
    <w:pPr>
      <w:numPr>
        <w:numId w:val="7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4230D9"/>
    <w:pPr>
      <w:numPr>
        <w:numId w:val="8"/>
      </w:numPr>
      <w:contextualSpacing/>
    </w:pPr>
  </w:style>
  <w:style w:type="table" w:styleId="ListTable1Light">
    <w:name w:val="List Table 1 Light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Table2">
    <w:name w:val="List Table 2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Table3">
    <w:name w:val="List Table 3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Table5Dark">
    <w:name w:val="List Table 5 Dark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4230D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4230D9"/>
    <w:pPr>
      <w:spacing w:after="0" w:line="240" w:lineRule="auto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4230D9"/>
    <w:pPr>
      <w:spacing w:after="0" w:line="240" w:lineRule="auto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4230D9"/>
    <w:pPr>
      <w:spacing w:after="0" w:line="240" w:lineRule="auto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4230D9"/>
    <w:pPr>
      <w:spacing w:after="0" w:line="240" w:lineRule="auto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4230D9"/>
    <w:pPr>
      <w:spacing w:after="0" w:line="240" w:lineRule="auto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4230D9"/>
    <w:pPr>
      <w:spacing w:after="0" w:line="240" w:lineRule="auto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4230D9"/>
    <w:pPr>
      <w:spacing w:after="0" w:line="240" w:lineRule="auto"/>
    </w:pPr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4230D9"/>
    <w:pPr>
      <w:spacing w:after="0" w:line="240" w:lineRule="auto"/>
    </w:pPr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4230D9"/>
    <w:pPr>
      <w:spacing w:after="0" w:line="240" w:lineRule="auto"/>
    </w:pPr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4230D9"/>
    <w:pPr>
      <w:spacing w:after="0" w:line="240" w:lineRule="auto"/>
    </w:pPr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4230D9"/>
    <w:pPr>
      <w:spacing w:after="0" w:line="240" w:lineRule="auto"/>
    </w:pPr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4230D9"/>
    <w:pPr>
      <w:spacing w:after="0" w:line="240" w:lineRule="auto"/>
    </w:pPr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MediumGrid1">
    <w:name w:val="Medium Grid 1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4230D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4230D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4230D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NoSpacing">
    <w:name w:val="No Spacing"/>
    <w:link w:val="NoSpacingChar"/>
    <w:uiPriority w:val="1"/>
    <w:unhideWhenUsed/>
    <w:qFormat/>
    <w:rsid w:val="004230D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semiHidden/>
    <w:unhideWhenUsed/>
    <w:rsid w:val="004230D9"/>
  </w:style>
  <w:style w:type="paragraph" w:styleId="NormalIndent">
    <w:name w:val="Normal Indent"/>
    <w:basedOn w:val="Normal"/>
    <w:uiPriority w:val="99"/>
    <w:semiHidden/>
    <w:unhideWhenUsed/>
    <w:rsid w:val="004230D9"/>
    <w:pPr>
      <w:ind w:left="708"/>
    </w:pPr>
  </w:style>
  <w:style w:type="character" w:styleId="PageNumber">
    <w:name w:val="page number"/>
    <w:basedOn w:val="DefaultParagraphFont"/>
    <w:uiPriority w:val="99"/>
    <w:semiHidden/>
    <w:unhideWhenUsed/>
    <w:rsid w:val="004230D9"/>
    <w:rPr>
      <w:rFonts w:ascii="Times New Roman" w:hAnsi="Times New Roman" w:cs="Times New Roman"/>
    </w:rPr>
  </w:style>
  <w:style w:type="table" w:styleId="PlainTable1">
    <w:name w:val="Plain Table 1"/>
    <w:basedOn w:val="TableNormal"/>
    <w:uiPriority w:val="41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4230D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4230D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3Deffects1">
    <w:name w:val="Table 3D effects 1"/>
    <w:basedOn w:val="TableNormal"/>
    <w:uiPriority w:val="99"/>
    <w:semiHidden/>
    <w:unhideWhenUsed/>
    <w:rsid w:val="004230D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4230D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4230D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4230D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4230D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4230D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4230D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4230D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4230D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4230D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4230D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4230D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4230D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4230D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4230D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4230D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4230D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59"/>
    <w:rsid w:val="004230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uiPriority w:val="99"/>
    <w:semiHidden/>
    <w:unhideWhenUsed/>
    <w:rsid w:val="004230D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4230D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4230D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4230D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4230D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4230D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4230D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4230D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4230D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4230D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4230D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4230D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4230D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4230D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4230D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4230D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4230D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4230D9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4230D9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4230D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4230D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4230D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4230D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4230D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4230D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4230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4230D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4230D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4230D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4230D9"/>
    <w:pPr>
      <w:spacing w:before="120"/>
    </w:pPr>
    <w:rPr>
      <w:rFonts w:ascii="Arial" w:eastAsiaTheme="majorEastAsia" w:hAnsi="Arial" w:cs="Arial"/>
      <w:b/>
      <w:bCs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4230D9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4230D9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4230D9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4230D9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4230D9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4230D9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4230D9"/>
    <w:pPr>
      <w:spacing w:after="100"/>
      <w:ind w:left="1680"/>
    </w:pPr>
  </w:style>
  <w:style w:type="character" w:customStyle="1" w:styleId="NoSpacingChar">
    <w:name w:val="No Spacing Char"/>
    <w:basedOn w:val="DefaultParagraphFont"/>
    <w:link w:val="NoSpacing"/>
    <w:uiPriority w:val="1"/>
    <w:rsid w:val="00884727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57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3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ustomXml" Target="ink/ink8.xml"/><Relationship Id="rId21" Type="http://schemas.openxmlformats.org/officeDocument/2006/relationships/image" Target="media/image5.png"/><Relationship Id="rId42" Type="http://schemas.openxmlformats.org/officeDocument/2006/relationships/customXml" Target="ink/ink16.xml"/><Relationship Id="rId47" Type="http://schemas.openxmlformats.org/officeDocument/2006/relationships/image" Target="media/image18.png"/><Relationship Id="rId63" Type="http://schemas.openxmlformats.org/officeDocument/2006/relationships/image" Target="media/image26.png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customXml" Target="ink/ink3.xml"/><Relationship Id="rId29" Type="http://schemas.openxmlformats.org/officeDocument/2006/relationships/image" Target="media/image9.png"/><Relationship Id="rId11" Type="http://schemas.openxmlformats.org/officeDocument/2006/relationships/endnotes" Target="endnotes.xml"/><Relationship Id="rId24" Type="http://schemas.openxmlformats.org/officeDocument/2006/relationships/customXml" Target="ink/ink7.xml"/><Relationship Id="rId32" Type="http://schemas.openxmlformats.org/officeDocument/2006/relationships/customXml" Target="ink/ink11.xml"/><Relationship Id="rId37" Type="http://schemas.openxmlformats.org/officeDocument/2006/relationships/image" Target="media/image13.png"/><Relationship Id="rId40" Type="http://schemas.openxmlformats.org/officeDocument/2006/relationships/customXml" Target="ink/ink15.xml"/><Relationship Id="rId45" Type="http://schemas.openxmlformats.org/officeDocument/2006/relationships/image" Target="media/image17.png"/><Relationship Id="rId53" Type="http://schemas.openxmlformats.org/officeDocument/2006/relationships/image" Target="media/image21.png"/><Relationship Id="rId58" Type="http://schemas.openxmlformats.org/officeDocument/2006/relationships/customXml" Target="ink/ink24.xml"/><Relationship Id="rId66" Type="http://schemas.openxmlformats.org/officeDocument/2006/relationships/header" Target="header1.xml"/><Relationship Id="rId5" Type="http://schemas.openxmlformats.org/officeDocument/2006/relationships/customXml" Target="../customXml/item5.xml"/><Relationship Id="rId61" Type="http://schemas.openxmlformats.org/officeDocument/2006/relationships/image" Target="media/image25.png"/><Relationship Id="rId19" Type="http://schemas.openxmlformats.org/officeDocument/2006/relationships/image" Target="media/image4.png"/><Relationship Id="rId14" Type="http://schemas.openxmlformats.org/officeDocument/2006/relationships/customXml" Target="ink/ink2.xml"/><Relationship Id="rId22" Type="http://schemas.openxmlformats.org/officeDocument/2006/relationships/customXml" Target="ink/ink6.xml"/><Relationship Id="rId27" Type="http://schemas.openxmlformats.org/officeDocument/2006/relationships/image" Target="media/image8.png"/><Relationship Id="rId30" Type="http://schemas.openxmlformats.org/officeDocument/2006/relationships/customXml" Target="ink/ink10.xml"/><Relationship Id="rId35" Type="http://schemas.openxmlformats.org/officeDocument/2006/relationships/image" Target="media/image12.png"/><Relationship Id="rId43" Type="http://schemas.openxmlformats.org/officeDocument/2006/relationships/image" Target="media/image16.png"/><Relationship Id="rId48" Type="http://schemas.openxmlformats.org/officeDocument/2006/relationships/customXml" Target="ink/ink19.xml"/><Relationship Id="rId56" Type="http://schemas.openxmlformats.org/officeDocument/2006/relationships/customXml" Target="ink/ink23.xml"/><Relationship Id="rId64" Type="http://schemas.openxmlformats.org/officeDocument/2006/relationships/customXml" Target="ink/ink27.xml"/><Relationship Id="rId69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20.png"/><Relationship Id="rId3" Type="http://schemas.openxmlformats.org/officeDocument/2006/relationships/customXml" Target="../customXml/item3.xml"/><Relationship Id="rId12" Type="http://schemas.openxmlformats.org/officeDocument/2006/relationships/customXml" Target="ink/ink1.xm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33" Type="http://schemas.openxmlformats.org/officeDocument/2006/relationships/image" Target="media/image11.png"/><Relationship Id="rId38" Type="http://schemas.openxmlformats.org/officeDocument/2006/relationships/customXml" Target="ink/ink14.xml"/><Relationship Id="rId46" Type="http://schemas.openxmlformats.org/officeDocument/2006/relationships/customXml" Target="ink/ink18.xml"/><Relationship Id="rId59" Type="http://schemas.openxmlformats.org/officeDocument/2006/relationships/image" Target="media/image24.png"/><Relationship Id="rId67" Type="http://schemas.openxmlformats.org/officeDocument/2006/relationships/footer" Target="footer1.xml"/><Relationship Id="rId20" Type="http://schemas.openxmlformats.org/officeDocument/2006/relationships/customXml" Target="ink/ink5.xml"/><Relationship Id="rId41" Type="http://schemas.openxmlformats.org/officeDocument/2006/relationships/image" Target="media/image15.png"/><Relationship Id="rId54" Type="http://schemas.openxmlformats.org/officeDocument/2006/relationships/customXml" Target="ink/ink22.xml"/><Relationship Id="rId62" Type="http://schemas.openxmlformats.org/officeDocument/2006/relationships/customXml" Target="ink/ink26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6.png"/><Relationship Id="rId28" Type="http://schemas.openxmlformats.org/officeDocument/2006/relationships/customXml" Target="ink/ink9.xml"/><Relationship Id="rId36" Type="http://schemas.openxmlformats.org/officeDocument/2006/relationships/customXml" Target="ink/ink13.xml"/><Relationship Id="rId49" Type="http://schemas.openxmlformats.org/officeDocument/2006/relationships/image" Target="media/image19.png"/><Relationship Id="rId57" Type="http://schemas.openxmlformats.org/officeDocument/2006/relationships/image" Target="media/image23.png"/><Relationship Id="rId10" Type="http://schemas.openxmlformats.org/officeDocument/2006/relationships/footnotes" Target="footnotes.xml"/><Relationship Id="rId31" Type="http://schemas.openxmlformats.org/officeDocument/2006/relationships/image" Target="media/image10.png"/><Relationship Id="rId44" Type="http://schemas.openxmlformats.org/officeDocument/2006/relationships/customXml" Target="ink/ink17.xml"/><Relationship Id="rId52" Type="http://schemas.openxmlformats.org/officeDocument/2006/relationships/customXml" Target="ink/ink21.xml"/><Relationship Id="rId60" Type="http://schemas.openxmlformats.org/officeDocument/2006/relationships/customXml" Target="ink/ink25.xml"/><Relationship Id="rId65" Type="http://schemas.openxmlformats.org/officeDocument/2006/relationships/image" Target="media/image27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customXml" Target="ink/ink4.xml"/><Relationship Id="rId39" Type="http://schemas.openxmlformats.org/officeDocument/2006/relationships/image" Target="media/image14.png"/><Relationship Id="rId34" Type="http://schemas.openxmlformats.org/officeDocument/2006/relationships/customXml" Target="ink/ink12.xml"/><Relationship Id="rId50" Type="http://schemas.openxmlformats.org/officeDocument/2006/relationships/customXml" Target="ink/ink20.xml"/><Relationship Id="rId55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0.png"/><Relationship Id="rId1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iffanyFawvo_aheqrlh\AppData\Roaming\Microsoft\Templates\Blue%20spheres%20meeting%20minutes.dotx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5:51.634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474 117 7752,'0'-13'1094,"0"4"224,0 1 1,-6 3-639,-2-3 1,-5 5-18,-4-1 0,-5 2 98,-8 2 0,1 0-282,-6 0 0,1 6-228,-5 3 0,1 6-154,4 3 0,2 0-176,6 0 1,8-2 47,5 5 0,5 1-145,8 4 0,8 0 144,5-1 0,7 3-111,10 2 0,-3-3 182,4 4 0,-4-4-34,-1-1 1,-2-4 4,-2-1 1,-9-5-57,-9 1 1,-2-7 48,-2-1 0,-12-2-226,-5 2 1,-12-3-346,-6-6 0,1-2-85,-5-2 1,7-3-577,-6-6 0,12-6-204,0-3 1,13-2 224,0-2 1208,8-6 0,33-3 0,14-3 0,4-7 0,1 1 0</inkml:trace>
  <inkml:trace contextRef="#ctx0" brushRef="#br0" timeOffset="10">617 311 7768,'0'13'576,"0"0"145,0 0 1,0 2-220,0 2 0,-2-1 7,-2 5 1,-2 0 153,-2 0 0,-3-1 1315,7-2-763,0-4-1031,4 5 0,10-12-463,3-3 1,13-4-251,0-4 0,8-9-570,1-9 0,2-2 143,2-2 1,-1-1 955,-4-4 0,-1-12 0,0-10 0,2-6 0,-1 0 0</inkml:trace>
  <inkml:trace contextRef="#ctx0" brushRef="#br0" timeOffset="11">1317 0 7742,'-19'19'437,"4"-5"1,-9 7 632,2-4 1,-2 7-329,-2 7 1,0 3 184,0-4 1,2 1-315,2-5 0,-1 0 176,6-1 1,1-4-836,7-4-231,3-8 126,6-4 0,6-5-40,3 0 0,4-5-236,4-4 0,5-7 162,8-1 1,-1-5-344,5 5 0,-3 0 405,3 4 0,-5 4 285,1 0 1,-4 6 365,-4-1 317,2 3 0,-11 2 177,0 3 0,-1 8-374,-8 5 1,-6 6-144,-6-1 0,-11 7-287,-7 1 0,-1-1-237,-8-8 1,1 2-428,-5-5 1,1-1-792,4-4 0,4-4 784,8-1 533,3-5 0,81-72 0,-22 22 0,1 0 0</inkml:trace>
  <inkml:trace contextRef="#ctx0" brushRef="#br0" timeOffset="12">1887 156 7749,'-13'0'1,"0"0"0,0 0 1180,0 0 1,-6 7 1593,-2 6 1,-8 6-375,-1 7 1,-5 5-1207,5 4 0,-6 2-465,1 2 0,3 0-946,2 0 1,9-6-893,3-3 1,4-7-76,1-1 0,4-6-2928,1 1 4111,-1-8 0,-27-32 0,-6-13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0:23.296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92 375 7731,'8'-2'-322,"1"-2"1371,-6 3-263,3-5-549,-6 6 171,0 0-58,-6 6 0,3 1-109,-6 6 0,2 4 101,-2 0 1,-2 6-182,2-1 1,-1 2-13,2 2 0,-2-1-117,5-4 1,-3 2 71,3-5 1,-3-1-144,3-4-24,1 0-3,4-6-12,0-1-122,0-23 1,6 1 124,2-14 0,5 2-44,5 2 0,-4-5 27,3-4 0,-2 2-131,-2-2 1,0 5 158,0-4 1,4 5 60,0-1 1,0 8 148,-4 5 1,0 4-73,0 4 0,0 3 107,0 6 0,-4 2-107,-1 2 1,0 8-34,0 5 0,2 7 62,-5 2 0,0 0-26,0 4 1,-4-1-59,4 1 0,-4-2-86,-1 2 0,0-3-208,0-1 1,0-1-49,0-4 1,0 2-295,0-5 0,0-1-382,0-4 231,0 0 0,1-6 768,4-3 0,2-31 0,6-9 0</inkml:trace>
  <inkml:trace contextRef="#ctx0" brushRef="#br0" timeOffset="15">456 505 7692,'7'0'496,"0"-1"139,-3-3 0,3 2-348,6-2 1,0-2-121,0 2 0,6-5-12,3 5 1,2-6-98,2 1 1,1-2 203,4-2 1,-3-2-25,7-2 0,-6 1-184,1-5 1,-7 0 61,-1 0 0,-2-4-102,1 4 0,-3 1 80,-10-2 0,2 2-125,-5-2 0,-1 3 196,-4 7 1,-4-1 72,-1 0 1,-5 5 3,2 4 0,-8 3-85,-1 1 1,-1 5-14,5 4 0,-4 8-1,0 5 0,-2 2-10,2 2 1,4 2-15,0 2 1,0-1-61,4 5 1,2-5-29,-2 1 0,7 2-174,-3-2 0,5-1-405,5-7 0,2 2 290,6-2 1,4-4-544,0 0 1,6-10 87,-1-3 1,1-4-4,-1-1 0,2-1 268,-2-4 0,-2-2 33,1-6 1,1-4 80,4 0 0,-6-5 334,-3 5 0,9-29 0,2-3 0</inkml:trace>
  <inkml:trace contextRef="#ctx0" brushRef="#br0" timeOffset="16">1129 363 7743,'8'-6'529,"-3"3"-167,-5-5 59,0 5-222,6-9 0,-4 9 224,2-5 1,3 5-25,-5-9-187,9 11 0,-8-6 212,6 2-806,-7 4-1856,10-5 2502,-11 6 1,7 0 2066,-4 0-1923,-3 6 1,5 3-252,-6 8 1,-4-1-54,-1 5 1,0-4-27,0 5 1,4 0-66,-3 4 1,2 0 50,2-1 1,0-3-121,0 0 1,0-2 157,0 1 0,0-2 37,0-6-33,6-6 1,1-1-92,6-6 1,4-1-3,1-4 0,-1-3-2,-4-10 0,4 0-2,0-4 0,1-1 85,-5 6 1,0-1-1,0 5 0,0 5 184,0-1 1,-5 6-84,1-1 1,-1 4 14,5 4 1,0 4-162,0 4 1,2-3-1,2 0 1,-3-2 27,4 2 1,-4-4-136,-1-5 0,0 0 2,0 0 1,0-11-153,0-6 1,0-6-284,0-3 1,-5-6 228,1-3 1,-6-1-188,1 2 0,-2-4-209,-2 4 0,0 1-375,0-2 1,-2 6 1032,-2-1 0,-15-20 0,-8-5 0</inkml:trace>
  <inkml:trace contextRef="#ctx0" brushRef="#br0" timeOffset="17">2062 454 7687,'13'-6'258,"0"0"137,0-3 0,2-2-395,2 2 0,26-8 0,12-3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0:18.771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130 352 7465,'-5'-9'107,"0"2"443,-3 1-246,6 2-8,-10 4 1,9 0-126,-5 0 1,3 7-7,-3 6 0,0 1-37,0 8 0,-2 0-25,5 4 1,-3 4-111,3 0 1,-3 0 69,3-4 0,0 0-124,0 0 1,4 0 44,-3 0 0,2 0-89,2 0 0,0-5-6,0 1 1,0-6-186,0 1 0,0-7-270,0-1 114,0-6 421,0 2-46,0-5 0,0-5 18,0-4 1,0-4-13,0-4 0,2-3 8,2-6 1,-1 0 22,5 0 1,0 0 9,0 0 1,4 0 76,-4 0 0,0 5-98,0-1 0,1 2 172,4-2 1,0-1-42,0 6 1,0 0 85,0 4 0,4 1-97,0 3 0,1-2 15,-5 2 1,4 4-18,0 0 1,5-1 10,-5 2 1,2 0 91,-2 4 1,-3 0-104,4 0 0,-4 6-2,-1 2 1,0 4-49,0 1 1,-4 1-9,-1 3 1,-5-1 14,1 6 0,-2-6-4,-2 1 1,4 3 2,0 2 1,1-2-11,-5 1 0,-5-3-25,1 3 1,-4-3-16,3 3 1,-3-4-107,3 5 0,-3-5 0,3 5 1,-5-5-203,2 5 1,2-6-257,1 1 170,-2-3 1,6-1-215,-3 0 635,2-6 0,8-18 0,1-11 0</inkml:trace>
  <inkml:trace contextRef="#ctx0" brushRef="#br0" timeOffset="467">805 478 7809,'-18'0'-41,"1"0"-1,1 0 0,2 0 201,1 0 1,0 0 292,0 0 1,0 2-304,0 2 0,0 3-11,0 6 1,5 0 7,-1 0 1,5 2-8,-5 2 1,6-3-8,-1 4 1,2 0-41,2 0 1,0 5-95,0-2 0,7-2 22,6-2 0,2-2-130,6-2 0,-3 0-33,3-1 0,-1-4 64,2-4 0,1-3 6,-6-1 1,2 0 65,-2 0 1,-2-5 8,2-4 0,-3-7-11,-1-1 0,0-6 8,0 1 1,-1 2-6,-4-1 1,-2-1 3,-6-4 0,0 4-145,0 1 1,-6 1 33,-2-2 1,-5 3-72,-4 6 0,1 5 66,-6-1 1,2 6-132,-2-1 0,4 2 91,5 2 0,0 2-115,0 2 0,4-1 73,1 6 1,5-5-469,-2 5 668,10-6 0,48-9 0,17-9 0</inkml:trace>
  <inkml:trace contextRef="#ctx0" brushRef="#br0" timeOffset="751">1270 38 7974,'0'-9'1075,"0"0"-692,0 7-161,0-10 38,0 11 1,0-4-1,0 10 1,0 2-115,0 6 0,2 6-106,2 2 0,2 11-318,2 7 1,4 5 83,-3 8 0,2 1 2,2 4 1,-2 0 3,-2 4 1,1-4-124,-5-5 0,3-6-43,-4-3 0,2-10-688,-1-7 238,-4-11 804,5-9 0,-12-41 0,-1-8 0</inkml:trace>
  <inkml:trace contextRef="#ctx0" brushRef="#br0" timeOffset="1183">1167 454 7818,'-8'8'430,"-3"-3"1,8-5-132,-6 0-235,6 6 79,-2-4 0,6 3-173,3-5 1,4-5 62,5-4 0,4-3-176,0 0 1,6-3 7,-1-2 0,7 1 75,1-6 1,1 5-180,0-4 0,0 3 120,4-3 0,1 5 49,-6-1 0,0 2 76,-4 2 0,3 6 81,-3 3 0,-3 4 16,-10 4 1,-1 9 237,-4 9 0,2 8 81,-5 4 1,-1 4-137,-4 1 0,0 0 14,0-1 1,0 6-139,0-1 0,-4-4-97,-1-5 1,0-6 83,0-3 0,4 0-164,-4-8 0,4-5-173,1-6 1,1-6-64,4 0 0,1-6 67,2-3 1,5-4 136,0-4 1,1-3 26,8-6 1,-5 0 6,5 0 0,-5 6 91,5 3 0,-6 4 201,1 4 0,-1 5-148,1 8 1,-5 3-11,5 6 1,-10 6-192,6 2 0,-7 8-40,2 1 1,-3 1-278,3-5 0,-5 0 4,2-1 1,-4-4-869,-1-4 269,6-3 982,1-7 0,17-41 0,4-16 0</inkml:trace>
  <inkml:trace contextRef="#ctx0" brushRef="#br0" timeOffset="1375">2190 478 7777,'0'13'-53,"5"-4"77,-1 0 0,0-5 81,-4 5 1,-1-5-85,-4 5 0,4-5 36,-3 5 1,-3-5-162,-2 4 0,2 1-150,-2 4 0,6 0 61,-1 0 1,-2 0-74,2 0 266,-1-6 0,11-1 0,1-6 0</inkml:trace>
  <inkml:trace contextRef="#ctx0" brushRef="#br0" timeOffset="1759">2412 776 7745,'-13'0'365,"0"0"0,0-4-358,0 0 1,4-2 98,0 2 0,5 1 66,-4-6 1,5 1-61,-2-5 0,4-2-164,1-2 1,0 1 54,0-6 0,1 5 56,4-4 0,3 5-117,10-1 0,-3 2-12,7 2 0,-2 0-47,2 0 0,2 5 151,-2-1 1,2 6-12,2-1 0,4 2 31,1 2 0,0 6 97,0 3 0,-4 2-85,3 2 1,-4 6 139,-4 3 0,-4 2-50,-5 2 1,-1-5-93,-3 1 1,1 0-94,-6 4 1,0-2 53,-4-2 0,-5 1-140,-4-6 0,-3 5 84,-1-5 0,2-4-274,2-5-862,-2-5 687,4 9 0,-1-16-79,4-1 0,8-5 286,5-3 1,2-1 272,2-3 0,5 2 0,-1-2 0,23-21 0,2-3 0</inkml:trace>
  <inkml:trace contextRef="#ctx0" brushRef="#br0" timeOffset="2077">3007 660 7730,'5'-7'-798,"3"1"1,5 2 789,0-1 1,-5-1 490,1 2 1,-6 1-234,1-5 1,2 3-73,-2-3 0,0 3-29,-4-3 0,0 3-96,0-3 0,0 3 116,0-3 1,-1 3 58,-3-3 0,1 5 128,-6-1 0,1 2-114,-5 2 0,0 0 65,0 0 1,0 2-137,0 2 1,0 3 9,0 6 1,1 2-86,4 2 1,-2-3-153,5 3 1,1 2-77,4-2 1,0 1 62,0-5 1,1 0 111,4 0 0,6 0 3,7 0 1,6-5-21,2 1 1,1-5 46,8 5 0,1-1 86,7 5 1,-8 0-53,-1 0 1,-5 2 25,-3 2 1,-7 3 11,-6 6 1,-6 0-94,-7 0 1,-2 0-194,-2 0 1,-2 0 72,-2 0 1,-4-2-144,3-2 0,-2 1-192,-2-6 1,4 0-504,1-4 0,3-6 906,-3-2 0,-1-38 0,-4-11 0</inkml:trace>
  <inkml:trace contextRef="#ctx0" brushRef="#br0" timeOffset="2232">2786 50 7778,'-46'0'0,"7"0"0,8 0 8,5 0 1,6 5-44,2 4 0,10 4-199,3 4 234,10-2 0,37 21 0,14-2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1:06.231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39 754 7801,'-13'8'403,"0"1"0,6 0-286,3 4 0,2 5-23,2 4 0,6 2 4,3 2 1,2 2 71,2 2 1,-1-1 131,-4 5 1,2-5 41,-5 1 1,3-4-78,-3-4 0,0 1-228,0-6 0,-4-4 62,3-4-207,-2-6 164,-2 2 1,0-10 7,0-4 1,-4-5-157,-1-8 1,-3-1-254,3-12 0,-3-4-1,3-4 1,-3-7 78,3-2 0,0-1-29,0-8 1,4 7 163,-4-3 0,8 4 116,2 1 0,6 2-9,2 2 1,2 10 198,6 7 0,-4 5-61,5 5 0,0 2-82,4 6 0,4 6 200,0 3 0,0 2-67,-4 2 1,4 2 3,1 2 0,-3 3-116,-6 6 1,1 0-11,-6 0 1,-1 4 5,-7 1 1,1 5-12,-6-2 0,-1 4-5,-7 1 0,-3 1-10,-6 3 0,-6-2-258,-3 2 1,-6-3 73,-3-1 1,-5 3-187,2-3 0,1 1 55,-2-10 1,6 1-67,-1-5 0,4-6-43,5-3 0,6-2-700,6-2 1100,7 0 0,25-29 0,13-7 0</inkml:trace>
  <inkml:trace contextRef="#ctx0" brushRef="#br0" timeOffset="433">792 586 7814,'-19'0'0,"-1"0"0,-6 0 370,0 0 1,0 0 567,0 0 1,5 2-595,-1 2 1,2-1-173,-2 6 0,3-1-96,6 5 1,1 4 105,-1 1 0,1 3 35,3-3 1,4 3-34,5-4 1,0 2-74,0-2 1,10-2-118,3 2 1,8-7-56,1-1 0,-1-6-56,5 1 1,-7-3-116,7-1 1,-3-5-175,3-4 1,0-4 152,0-4 0,-2-2 36,-2-3 1,1-1 106,-6 6 1,1-4 146,-6 3 1,0 1 239,-3 4 816,-4 0-756,-5 6 1,-1 4 175,-3 12 0,-4 1-293,-5 11 1,1 1-304,-1 4 1,4-6-482,0-3 1,6 2-579,-1-2-46,3 1 1,6-7 393,4-2 794,3-4 0,35-56 0,9-14 0</inkml:trace>
  <inkml:trace contextRef="#ctx0" brushRef="#br0" timeOffset="573">1090 543 7804,'-20'0'0,"-3"0"801,5 0 1,1 2 1091,4 2 0,2-1-917,2 6-1003,-3-6 1,12 7-930,0-6 0,6 2 211,7-2 0,0-3-540,0 4 1,0-4 1284,0-1 0,29-23 0,7-6 0</inkml:trace>
  <inkml:trace contextRef="#ctx0" brushRef="#br0" timeOffset="960">1387 482 7808,'-13'0'472,"4"0"768,1 0-939,-1 0 0,-4 1-315,0 3 0,4 4 241,1 4 0,1 3 162,-2 2 0,-3 2 306,4 2 0,1 4-272,-2-3 0,6-2-41,-1 1 0,2-5-175,2 1 1,0-7-154,0-1 1,10-6 22,3 1 1,9-8-134,-1-5 1,4-8-37,1-5 1,1-3-286,3-6 0,-2-2 120,2-6 1,-3 0-201,-1 1 1,-5-3 261,-4-2 1,0-2 74,-4-2 0,1-2 98,-9 6 1,-1 5 56,-4 8 0,0 8 539,0 5-264,0 9 0,-1 8 213,-4 8 0,4 15-174,-3 7 1,-2 8 120,1 5 0,1-1-942,4 5 1,0-5 292,0 1 1,2-4-579,2-4 1,3-4-225,6-5 1,0-5-1913,0-4 2893,6-9 0,-16-77 0,1-24 0</inkml:trace>
  <inkml:trace contextRef="#ctx0" brushRef="#br0" timeOffset="1123">1103 39 7815,'-38'-6'639,"4"5"1,-5-9 874,9 5 1,14 0-1360,7 0 1,8 4-758,5-3 0,8 2-1160,5 2 0,6 0 1762,-2 0 0,4 0 0,1 0 0</inkml:trace>
  <inkml:trace contextRef="#ctx0" brushRef="#br0" timeOffset="3408">1024 841 7808,'7'0'2768,"-1"0"-2193,-6 0-1535,0 0 516,6 0 0,-3 2 444,5 2 0,-22-8 0,-2 2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1:05.565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116 91 7817,'-17'0'6,"-1"0"355,3 0 0,-4 0 515,2 0 0,4 0-389,4 0-562,6 0 1,-1 0 138,8 0 1,3-2-15,6-2 1,5 1 113,-1-6 1,2 7-80,-2-3 0,-3 2 116,4-1 1,-3 1-119,3-5 0,-4 5-39,3-2 0,3 0-180,2 0 0,-3-1-288,-2 2 0,2 3-9,-2-4 1,5 0-301,-5 0 1,5 1-345,-5 4 1077,0 0 0,-4 12 0,0 2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3:48.340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169 891 7765,'7'0'1293,"-1"0"1,-6 2-801,0 2 1,-2 5-64,-2 8 1,1 3-50,-6 6 0,1 6-212,-5 2 0,3 4-94,-3 1 1,3 1 73,-8 3 1,4-4-95,1 0 0,0-2-191,0-7 0,1-1 23,4-7-245,-4-3 331,11-12 0,-5-7 108,6-9 1,4-10-153,1-6 1,5-9-82,-2-9 1,8 1 78,2-5 1,0-5 32,0-4 0,-3-6-152,7 2 1,0-10 13,4-3 0,4 1-104,0-1 1,6 5 335,-1-1 1,-4 15 191,-1 11 0,-2 12-27,-2 13 0,-5 7 169,1 11 0,0 1-124,3 4 1,-3 3 39,0 9 0,-1 5-44,5 8 1,-1 2-87,-4 3 1,-2 2 117,-6-2 0,-6 3-220,-3 6 0,-2-8-201,-2 3 0,-6-5-21,-2 1 0,-16 1-140,-6-6 1,-7 0 0,-6-4 1,-2-4-175,-3-1 1,-5-9 96,6 1 0,-1-10 9,9-3 1,6-8-28,3-9 0,10-3-65,7-6 0,6 0-118,7 0 1,7 0 216,6 0 1,1 0 145,8 1 1,-1 4 203,5 4 0,29-3 0,7 0 0</inkml:trace>
  <inkml:trace contextRef="#ctx0" brushRef="#br0" timeOffset="2977">2411 581 7741,'12'-26'7,"1"0"253,0 0 1,-4 6 1042,0 3-878,-1 3 1,5 8-3,0 6 0,-4 11-25,0 11 0,-7 4 112,3 4 0,-4 3-175,-1 6 0,-1 1-182,-4 4 0,-2-4-114,-6 3 0,0-3 110,0-1 0,0-6 72,0-2-68,6-10 0,1-9-129,6-12 0,2-17-315,2-14 0,5-8 33,8-8 0,-1-2-79,6-12 1,-7-3 142,3-5 0,-4-6-140,-1 1 1,-1-1 279,-4 2 0,-2 0 86,-6 8 1,-3 10-31,-6 16 0,-2 13 186,-15 13 0,-3 9 223,-10 13 0,-1 6-14,-3 16 0,-3 5 119,-6 11 1,-6 5-158,-2 8 0,2 8-318,2-3 0,3 8 177,1 1 1,2 6-122,2 3 1,11-6 43,11-3 1,7-7 37,10 2 1,5-1-296,8-7 1,6-7-251,12-15 1,1-1-186,12-4 1,-1-4 40,5-8 1,1-5-179,4-8 1,2 1 488,5-6 1,1 1-336,0-5 0,0-2 157,0-2 0,0-2-36,-1-2 1,4-4 83,-3 3 1,1 2-94,-9-1 1,0-1-211,-1-4 0,-2 0 241,2 0 1,-4 0 193,-5 0 1,2-4 188,-5 0 1,2-5 7,-7 5 0,1-5 22,-10 5 0,5-6-56,-5 1 1,0 2 160,-4-2 0,0 2 112,0-1 0,-4-4 172,0 4 1,-5-4-80,4-1 1,-5 5 9,2-1 0,-4 6 301,-1-1 73,0 2-429,0 3 0,-1 4 513,-4 4-467,-2 3 1,-10 1-31,0 0 1,-1 5-17,5 4 1,-5 4-28,-4 4 1,-4-1 12,-4 6 1,3-1-73,-4 5 1,0 2-14,0 2 1,1-3-48,4 3 1,5 2-115,-1-2 0,6 0-128,-1-4 1,8 0 98,5 0 0,4-6-195,4-2 0,9-10 66,9-3 1,4-5-46,4-5 0,-1-3-8,5-10 1,1-2-168,4-6 0,0-4 87,0 0 1,-5-6-31,1 1 0,-2-1 216,1 2 0,-3-2-79,-10 6 1,2-4 240,-6 8 1,-1 3 139,-7 10-98,-3 6 1,-12 3-52,-3 8 1,-2 8 69,-2 5 0,0 6-35,0-1 1,-4 2-13,-1 2 1,3 0-35,6 0 0,-3-4-61,4-1 0,2-4-14,2 5 0,2-6-4,2 1 1,0-7-87,0-1 1,6-6 22,3 1 0,2-3-173,2-1 0,1-1 60,4-3 0,-2-3-93,5-6 1,-4-5-23,5 1 0,-6-5 155,1 5 0,-1-6 183,1 1 0,-7 4-99,3 1 1,-4-2 126,0 2 0,1-5-52,-6 5 0,2-1 5,-2 5 106,-2 0 267,3 0-98,-5 6 0,-1 9-92,-3 11 0,1 1 44,-6 8 0,5-1-65,-5 5 0,6 0-170,-1 0 1,2 0 10,2 0 0,2-6-202,2-3 1,3-2-65,6-2 0,5-6 136,-1-3 1,6-2-460,-1-2 1,2-6 184,2-3 1,-2-8-195,-2-5 0,2-2 142,-2-2 0,-2-1 47,2-4 0,-2 4 154,2-3 0,-4 2 32,-5 2 0,5 6 64,-1 3 0,0 0 143,-4 4 0,0-2 0,0 11 0,-4 0-35,-1 4 35,1 0 0,0 1 265,-1 4 284,-5-4-242,3 10 0,-5-3 183,4 5 0,-4-5-56,3 1 0,-2 0 75,-2 4 0,0 4-93,0 0 1,0 6-87,0-1 0,0 8-18,0 5 1,-5-2-100,1 1 1,-6 1-11,1 4 0,-2-2-36,-2-2 0,0-4-76,0-5 0,0-1 93,0-4 1,4-3-137,1-10 1,4-2-86,-5-6 0,6-3 64,-1-6 1,2-1-166,2-11 1,6-7-40,3-6 0,4-4-24,4 0 1,-1-3 54,5-2 1,-3 1-70,3-5 0,5-2 59,4-7 0,11-2-157,-2-2 1,4 2 468,0 6 1,-3 9-75,3 8 0,-4 7 123,-4 15 0,-3 3 22,-7 10 0,-3 1 13,0 3 0,-2 8-98,1 5 1,4 6 101,-3-1 1,-2 2-161,1 2 1,-5 0-10,1 0 1,-4 0-61,-4 0 1,-2 0 35,-2 0 1,-4 0-150,3-1 0,-9-3 102,-8 0 1,-2-6-104,-6 1 1,-5 0 58,-5-4 1,-5 1-151,2-9 0,-5-1 93,-4-4 1,2-1 46,-2-4 1,4 1 98,5-9 0,2 3-96,6-7 1,6 2-115,3 2 0,8 5 11,5-1 1,2 5-72,2-5 0,2 6 79,2-1 0,3 2-114,6 2 1,0 2-27,0 2 1,5 2-206,-1 3 0,6 1-308,-2-6 1,4 5 252,1-5 1,0 0 75,0-4 1,0 5 276,-1-1 1,-3 0 188,0-4 1,-1 0-1,5 0 0,-1-1 0,-4-4 0,4 4 0,1-16 0,7 2 0</inkml:trace>
  <inkml:trace contextRef="#ctx0" brushRef="#br0" timeOffset="9814">5159 736 7781,'0'-13'-159,"4"-2"222,1-2 1,-1 3 29,-4-4 1,0 4 97,0 1 0,0 0 251,0 0 0,0 0-173,0 0 1,1-1 114,4-3 1,-4 2-61,3-2 1,2 2-124,-2 2 0,2-2 130,-1 2 1,-4-3-38,3 7 1,-2-2-51,-2-2 0,4 4 298,0 0-272,1 7 1,-7-4-113,-2 6 1,-3 0-82,-6 0 1,-2 1-92,-2 4 0,-3 3 51,-6 9 0,-1-1-40,-4 6 0,3 1 39,-7 7 1,6-1-93,-1 6 0,0-5 138,4 4 0,-3-3-6,7 3 0,5-5-13,4 1 0,6-4 19,7-4 0,1 1-62,4-6 1,3-1 55,10-7 1,-2 1-33,5-6 1,1 0-29,4-4 0,0-6-145,-1-2 0,6-8 56,-1-1 0,6-6-164,-1 1 0,-2-4-14,1-4 1,-1 3-139,2-4 1,1 0 100,-6 0 1,-5 5-45,-8 5 342,-3 5-112,-7 3 0,-2 10 99,-10 12 0,-7 7-38,-10 14 1,-3 3 180,0 6 1,-1-2-314,0-2 0,1 2-358,4-2 0,-2-3-442,5-2 0,2-4 260,8-5 1,2-2-13,6-6 1,1-6 724,4-2 0,42-67 0,-15 22 0,0 0 0</inkml:trace>
  <inkml:trace contextRef="#ctx0" brushRef="#br0" timeOffset="9835">5496 594 8382,'0'7'1158,"0"1"-806,0-4 0,0-1 208,0 5 1,-2-3-145,-2 3 1,1 1 41,-5 4 0,3 0-114,-3 0 1,3 4-77,-3 0 1,5 1-153,-2-5 1,0-5 373,0 1-338,1 0-112,4-2 0,0-3-116,0-8 1,1-3-3,4-6 0,3-8-123,10-4 1,-1-3 107,9-6 1,-3 3-94,7-3 1,3 4 194,2-5 0,2 11-42,2-2 0,-4 8 376,-1 1 1,-11 10-124,-1 7 1,-6 7 2,-3 10 0,-6 4-123,-3 4 0,-2 1 20,-2 0 1,0 0-73,0 0 0,-6-4-129,-3-1 0,2-5-106,-2 1 1,1-4-319,-5-4 1,0 1-813,0-6 550,0 7-1417,0-10 1401,6-1 0,2-9 32,10-8 1,2 3 281,6-4 0,4 4 469,1 1 0,5 0 0,31-17 0,15-5 0</inkml:trace>
  <inkml:trace contextRef="#ctx0" brushRef="#br0" timeOffset="9836">6001 542 7745,'19'-5'4,"-5"-1"145,4-3 0,-8-1 309,-2 6 1,-5-2 347,2 2 217,-4 2-230,-1-4 0,0 12-304,0 3 0,0 4 242,0 4 1,0-1-223,0 6 0,6-1-38,2 5 1,1 1-148,4 4 0,-3-4 65,7 3 1,2-1-157,-2 1 0,5-7-47,-5 3 0,-1-3 69,-7 3 1,1 0 75,-6 0 1,-1-6-277,-7-3 0,-5 2 7,-8-2 0,-5 1-124,-8-5 1,-3 0 119,-6 0 1,-1-6 25,-4-3 1,4-2 76,-3-2 0,5-8 153,8-5 0,6-11-320,11-11 1,7-3 54,6-6 1,14-6-526,17-6 0,9-5 101,16 5 0,12-6-198,-28 31 0,2 2 0,43-23 430,-38 27 0,1 2 1,43-13-66,-5 6 0,-3 9-458,-5 3 0,-13 10-313,-9 3 1,-8 4 29,-9 1 0,-6 0-1546,-3 0 2495,-3 0 0,-7 0 0,-1 0 0</inkml:trace>
  <inkml:trace contextRef="#ctx0" brushRef="#br0" timeOffset="12215">661 826 7882,'0'-7'1529,"0"-4"-1237,0 9-237,0-3-401,0 5 292,0 0-54,0 5 1,0 2 148,0 6 0,0 0 34,0 0 187,0 0 1,0 0 9,0 0 0,-1 0 49,-4 0 1,4 2-120,-3 2 1,1-3-11,-2 3 1,4-1-118,-3 2 1,-2-3 52,1 7 1,-3-6-139,4 1 1,-1 2 14,5-2 0,-4 0-205,0-4 1,-1-4-59,5 0-5,0-6 258,6 2 1,-3-5 48,6 0 0,-5-5-24,4-4 1,-3-3-32,3-1 0,0-1-45,0-3 0,4 1-1,-4-6 0,5 1-8,5-5 0,-4 1 34,3 4 0,-1-4-15,1 4 0,-1-4-25,6-1 0,0 0-10,3 0 1,-3 1 68,0-1 1,-1 4-39,5 0 1,-6 7 212,-2-3 1,0 8 72,0 2 154,-1 5-294,-4-3 0,-5 7 122,1 4 1,-6-1-20,1 9 0,-2-2 178,-2 11 1,0-3-81,0 7 0,0-8-108,0 8 1,0-1-101,0 5 0,0-5-1,0 5 1,-2-10-162,-2 6 1,3-5 66,-4 1 1,4 1-328,1-6 216,0 1-258,0-5 444,0-6-38,0-1 1,0-8-32,0-2 0,0-3-97,0-6 1,1-2-136,4-2 1,3 1 118,9-5 1,-2 3-62,2-3 0,2 5 76,-2-1 1,5 1-27,-5-2 1,6 8 172,-1-3 0,-4 9-93,0 0 1,-4 4-1,-1 4 0,-1 5 47,-4 8 1,-2 3-148,-6 6 0,0 0-137,0 0 0,-6-2-237,-2-2 0,0 2 41,0-2 0,3-3-210,-3-2 1,5 2-16,-1-2 702,2 0 0,37-21 0,8-5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3:23.019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1 115 7836,'0'-25'8,"0"4"1,0 4 274,0 3 578,0 1-549,0 0-230,0 6 1,4 2 127,1 10 0,3 2 45,-3 6 0,5 5 204,-2 4 0,2 8-285,-1 5 0,3 8-204,-4 5 0,-1 8 111,2 4 0,-5 11-37,5 7 0,-6 5-294,1 8 0,-2-2 49,-2-3 0,-2-2 109,-2-6 0,-3-5-80,-6-8 1,0-15-87,0-19 1,4-11-61,0-7 242,7 0 1,-4-13-2,6 0 0,0-2-8,0-6 1,0 3 528,0-3 0,0-1-336,0-4 1,0-6-299,0-2 1,6-8 119,2-1 0,1-6-111,4 1 1,-2 2 41,11-2 0,0 8-77,3 1 1,-3 3 215,0 10 0,-1-1 115,5 9 0,4 1-86,1 4 1,-1 10 85,-4 3 0,0 9 23,0-1 1,2 8-95,-2 1 1,2-4 115,-11-4 0,-5-2-109,-8 2 0,2-4-37,-2-5 0,-3 2-28,-9 2 1,-2-3-1,-12 4 1,-5-4-23,-8-1 0,-2-1-142,-2-4 0,-4 2-230,-1-5 1,1 3 149,4-3 1,6-1-122,3-4 0,4-2 21,4-2 0,4 1 37,5-5 0,4 5 321,1-2 0,5 4 0,-3 1 0,35-6 0,7-1 0</inkml:trace>
  <inkml:trace contextRef="#ctx0" brushRef="#br0" timeOffset="740">1336 943 7747,'-13'4'227,"0"1"1,-4-1 367,-1-4 1,1 0-274,4 0 1,-1 0-106,-4 0 0,3 1-121,-7 4 1,5-3 10,-5 7 0,5-5 36,-5 5 0,2 1 67,-2 7 1,-1-1 81,6 6 0,-4-1-67,3 5 1,2 0-23,8 0 0,2-6-116,6-2 1,6-4-165,2-1 0,8-6-169,2-2 0,6-4 152,2-1 0,0-7-14,4-6 1,-3-2-19,-1-6 0,3 1-52,-3-2 1,3-1 116,-8 6 1,2-1 208,-1 6 1,-3 0 492,-6 3 1,-5 4-302,1 5 1,-6 7 316,1 6 1,-10 11-503,-6 11 1,-1 2-500,-5 2 0,4 0 3,1 0 0,0-2-411,0-2 1,2-3 285,2-7 0,-1-4-1166,5-4 1632,1-3 0,21-47 0,5-11 0</inkml:trace>
  <inkml:trace contextRef="#ctx0" brushRef="#br0" timeOffset="1324">868 515 8078,'-8'0'1217,"-1"0"0,0 0-959,-4 0 0,2 6-446,2 3 1,-2 1-74,2-2 0,-1 4-418,1-3 0,4-2 331,5 1 0,0-3-582,0 3 930,0-5 0,34-14 0,9-11 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3:16.49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39 441 7798,'0'-7'735,"0"-5"0,0 5 15,0-6-380,0 6 1,0 0 266,0 2-252,0 4 0,-1-4 35,-3 10 0,2 3-141,-2 10 1,-2 2 91,2 6 1,-5 1-197,5 3 0,0 2-148,4 3 0,0 1 54,0-6 0,0 4-85,0-3 1,1-3 77,3-6 1,-1 0-223,6-9 1,-1 1 197,5-10 0,5-1 260,-1-7 0,6-5-143,-1-8 1,2-5-186,2-8 0,0-7-159,0-7 1,0-3 103,0 4 1,-6-2-190,-3 2 0,-2 1 100,-2-5 1,-1 5-162,1-1 1,-5 10-401,-4 7-460,-3 6-645,-1 7 1045,0 5 0,0 8-145,0 9 1,2 4 927,2 4 0,-2 32 0,3 13 0</inkml:trace>
  <inkml:trace contextRef="#ctx0" brushRef="#br0" timeOffset="25">558 558 7765,'7'0'1333,"-1"6"1,-8-3-972,-2 6 0,1-1-191,-6 5 0,5 2-49,-4 2 0,-1 3-97,-4 6 1,4-1-101,1-4 1,0 2-229,0-6 0,2 1-999,6-5 1107,0-6 195,0-1 0,14-49 0,7-30 0,0 1 0,1 0 0</inkml:trace>
  <inkml:trace contextRef="#ctx0" brushRef="#br0" timeOffset="26">610 286 7826,'-6'8'208,"4"-1"315,-2-3-523,3-3 0,6 11 0,3-5 0</inkml:trace>
  <inkml:trace contextRef="#ctx0" brushRef="#br0" timeOffset="27">856 183 10361,'-2'14'524,"-2"3"0,1 1-278,-5 8 0,3-2-1,-3 11 0,3 1-69,-3 7 1,5-2-58,-2 7 1,0 0-58,0 3 1,-3-2-139,3-5 0,-3-3-486,3-10 0,-3-6-627,4-3-912,-1-12 1059,5 2 1042,0-18 0,29-36 0,7-14 0</inkml:trace>
  <inkml:trace contextRef="#ctx0" brushRef="#br0" timeOffset="28">934 662 7734,'13'0'679,"0"0"1,-5 2-279,1 2 1,-5-3 260,5 4 1,-5-4-324,5-1 1,-5 0-144,5 0 0,-1 0-78,5 0 1,0 0-128,0 0 1,0-6-219,0-2 0,0-4 144,0-1 0,0-6-79,0-2 1,0-2 139,0 1 1,-6-2-7,-3 2 0,-2-1 260,-2 2 0,-6 2-83,-3 6 0,-2 6 31,-2 2 0,-1 4-27,-4 1 0,4 6 80,-3 2 0,1 11-32,-1 7 1,2 1 3,-2 8 1,2-5-188,2 5 0,5-2-178,-1 1 0,6 2-354,-1-5 0,4-1-633,4-4 1,5-6-108,8-3 0,3-4 625,6-4 0,6-5-108,3-8 737,-4-9 0,24-36 0,0-13 0</inkml:trace>
  <inkml:trace contextRef="#ctx0" brushRef="#br0" timeOffset="29">1296 688 7746,'8'0'236,"3"0"134,-4 0 1,1 1 375,-4 4 0,-4 2-302,-4 6 0,-4 1 138,-5 4 1,5-3-142,-1 7 0,1-2-42,-5 2 1,4-3 157,0-6-27,6-1-460,-2-4 0,6-3-170,3-5 0,9-11-157,9-6 0,4-5 150,4 0 1,-3-2-53,4 2 1,0-1 137,0 2 0,-3 3 206,-6 10 0,-2 2-94,-3 6 0,-2 0 162,2 0 0,-4 6-230,-4 2 0,1 4-257,-6 1 0,2 0-1422,-2 0 1267,-2 0 1,5-6-628,-3-3 0,3-4 137,6-4 1,2-5-681,2-8 1559,-3-3 0,34-41 0,1-8 0</inkml:trace>
  <inkml:trace contextRef="#ctx0" brushRef="#br0" timeOffset="146">2036 0 10949,'-7'6'678,"3"3"0,2 8-311,2 4 1,-4 10-112,0 3 1,-1 9-2,5 5 0,0 2-207,0 2 1,0 0 116,0 0 1,0-5-913,0 1 1,0-8 431,0-1 0,0-6-1074,0-7 0,-4-6 80,0-2 1309,-6-10 0,-3-54 0,-8-19 0</inkml:trace>
  <inkml:trace contextRef="#ctx0" brushRef="#br0" timeOffset="3030">1725 441 8307,'9'-5'887,"-1"1"0,-3 0-467,3 4 1,5-4 84,5-1 1,6 1-140,2 4 0,1 0-282,8 0 1,-6 0-185,1 0 0,2 0-437,-2 0 1,-1 0 189,-8 0 0,2 1-316,-5 4 0,-1-4-165,-4 3 1,0-2 325,0-2 1,0 0 501,0 0 0,5-17 0,3-5 0</inkml:trace>
  <inkml:trace contextRef="#ctx0" brushRef="#br0" timeOffset="3056">2307 687 7764,'0'7'2464,"0"-1"-2072,0-6 1,0-1-121,0-4 1,12 2-178,5-5 0,12-2-179,5-8 1,11 3-368,7-7 1,4-3 136,5 0 1,-5-4-112,-9 7 1,-2-2 313,-6-2 1,-8 6-13,-5 2 0,-11 4 104,-11 1 0,-4 4 105,-4 1 1,-3 5-74,-6-2 1,-6 4 215,-3 1 1,-2 3-2,-2 6 0,0 1 109,0 11 0,2 1 67,2 4 1,-1 1-82,6 3 0,1-2-114,7 2 0,3-3-163,6-1 0,2 0-184,2 0 1,5-1 77,8-4 0,5-2-154,8-6 0,2-2-1722,2-2 1936,9 2 0,38-49 0,-30 15 0,0 1 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3:08.695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221 26 7828,'-4'-8'361,"0"-1"1,-2 6 370,2-1 90,2 2-506,-9 2 1,8 0-78,-6 0 1,5 0-15,-5 0 0,6 2 0,-1 2 0,-2-1-21,2 6 1,-5 1 12,5 7 1,-2-1-102,2 6 0,2-1 23,-2 5 0,-2 0-43,2 0 0,-5 4 57,5 0 1,-2 5-18,2-5 0,2 6-18,-2-1 0,-2-2-28,2 1 1,-5-3 23,5 3 1,-5-5 24,5 1 1,-6-2-136,1-2 1,4-6 243,0-3-355,-2-3-26,6-1 67,-5-5 1,7-4 155,4-8 0,3 1 55,10-6 0,-3 0-65,7-4 0,0 0 37,4 0 1,-1 1-191,1-1 0,5 1 92,-1 3 1,-1-1-267,-8 6 0,4 0-79,-4 4 1,-2 0-81,-2 0 0,-2 0-48,-2 0 1,0 0-826,0 0 329,-6 0-174,-1 0 345,-1 0 1,-2 4 297,6 0 1,-5 1-404,5-5 884,-1 5 0,23-9 0,3 3 0</inkml:trace>
  <inkml:trace contextRef="#ctx0" brushRef="#br0" timeOffset="367">883 480 7830,'7'0'286,"-1"0"-114,0 0 0,-5-1 173,4-4 139,-4 4-269,-1-11 1,-4 9-21,-1-5 1,-5 3 246,2-3-260,-4 5 0,-1-7-16,0 5 1,0 1-26,0 4 1,0 0-23,0 0 1,0 0-80,1 0 1,1 6 128,-2 3 1,8 2-24,-8 2 1,4 1-41,0 4 1,2-2-109,3 5 0,3-5-58,-4 1 1,8-2 58,1-2 1,6 0-7,-1 0 0,3-6 9,1-3 1,-5 2-136,1-2 1,0 0-27,3-4 1,1-5-187,0-4 1,-1-2-449,-3-2 1,2 0 350,-2 0 1,-2-5-1270,2 1 1711,-7-6 0,16-43 0,-4-18 0</inkml:trace>
  <inkml:trace contextRef="#ctx0" brushRef="#br0" timeOffset="3129">1311 402 6122,'7'-7'2447,"-1"1"-2015,-6 0-171,-6 5-98,-1-5 0,-6 6-14,0 0 1,0 0 40,0 0 0,-1 0-78,-4 0 1,4 6 117,-3 3 1,-2 4-14,2 4 0,-2-1-94,2 5 0,2 0-14,-2 0 0,7 4-141,1-4 1,6-1 56,-1 2 0,3-6-92,1 1 1,0-3 152,0-1-289,0 0 307,0-5-63,0-3 62,5-5 1,-3-1-64,2-3 1,2-5-254,-2-8 1,5-2 49,-5-3 0,5-2 126,-5 2 1,5 2 91,-5-1 0,6 0-2,-1 0 0,-2-2 33,2 5 0,-5 1 160,5 4 0,-5 2-125,5 2 0,-5 3-3,5 6 1,-5 0-44,4 0 0,-3 2-24,3 2 1,0 3-127,0 6 1,2 0 108,-5 0 0,5 0-26,-2 0 0,0 0-5,0 0-19,1 0 0,2 0-151,-2 0 0,1-5-22,-6 1-76,1-6-74,0 9-439,-3-11 126,4 5-129,-6-6-1185,0 0 1493,0 5 473,0-3 0,11-8 0,4-8 0</inkml:trace>
  <inkml:trace contextRef="#ctx0" brushRef="#br0" timeOffset="3156">1634 480 7805,'-7'0'2483,"-1"0"-2120,4 0-939,3 0 426,-5 0 208,6 0 266,0 0 45,6 0 1,2 0-71,10 0 1,2 0-237,6 0 1,0-6-184,-1-2 1,6-4 85,-1-1 1,2-1-85,-2-4 0,-7 0 195,3-4 1,-9-1 14,0 6 0,-7-1-26,-1 6 1,-7 0 245,-2 3 0,-6 4 21,-7 5 0,-4 1-151,-1 3 1,-5 9 73,2 9 1,0 4-128,0 4 0,6-3-115,3 4 1,0-4-57,8-1 1,-1 0-313,5 0 1,8-5 111,5 1 1,5-10-77,8 0 1,6-7-1456,2-1 1773,10-2 0,9-28 0,9-12 0,7-1 0,0-1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3:21.909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104 14 7927,'-13'0'226,"0"0"1,0-2 850,0-2-951,0 3 1,0-5-537,0 6 471,6 0 0,1 1 230,6 4 0,0-2 17,0 5 0,0 1-119,0 4 1,0 4 277,0 0 1,6 6-188,3-1 0,1 2-298,-1 2 0,6-4 75,-2 0 1,5 1-111,-1 7 1,-1-3 67,5 3 1,1-7-152,4-1 1,0 0 19,0 4 0,4-2 89,0-2 0,6 1-55,-1-6 0,2 5 33,2-5 1,-2 0-73,-2-4 0,-3-1 53,-6-4 1,-2 5-119,-2 0 1,-5 0 240,-8 4 0,1 4-37,-6 0 0,0 9 183,-4 5 0,-5 8-59,-4 5 0,-3-2-119,-1 1 1,-5 5 43,-4 4 0,-2 0 121,-2-4 1,1 0-56,4 0 1,-4-6 11,4-3 1,-2-4-111,1-4 0,2-4-8,3-5 1,1-4-364,-6-1 1,6-5 165,-1 2 1,1-8-420,-1-2 1,2-5 191,-2 1 1,3-2 2,1-2 0,0-4-117,0-1 0,4-5-853,1 2 1364,5-4 0,-3-7 0,6-1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5:47.29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260 559 8338,'-13'0'2580,"1"3"-2126,4 6 1,-4 5-109,3 12 0,-1 1-26,2 3 0,-4 9 108,4 9 1,-4 4-139,-1 4 1,0-1-21,0 5 1,-4-1-110,0 2 0,-1-10-81,5-7 1,0-10 208,0-4 1,5-9-24,-1-8-237,6-6 1,-2-9-46,5-2 0,1-10-196,3-12 1,-1-3 112,6-10 1,4 2 7,4-11 1,6-4 15,-1-4 0,2-2-90,2 2 1,1 2-213,4-7 1,3-2 160,9-2 0,-1 3 108,6 10 1,-2 8 176,1 5 1,2 8 299,-6 14 0,-1 6-192,-7 11 1,-4 1-43,-5 3 0,-1 9-33,-4 9 1,-2 4 7,-6 4 0,0 0 168,0 9 0,-1-3-60,-4 7 1,-2-1-137,-6 1 0,0-1-79,0 6 1,-6-7-189,-2 3 1,0-10-224,0-4 0,1-2-488,-2-2 0,-1-11-1027,5-2 1010,1-8 0,4-1-176,0-8 0,0-3 398,0-6 691,-6 0 0,-7-23 0,-7-6 0</inkml:trace>
  <inkml:trace contextRef="#ctx0" brushRef="#br0" timeOffset="692">2021 130 7715,'0'-26'449,"0"1"0,0 0 1368,0 3 1,0 8-655,0 5-896,0 7-579,0-4 0,0 7 24,0 4 0,0 2-244,0 6 1,-1 0 130,-4 0 1,0-5-413,-4 1 1,-1 0 66,6 4 195,-6-1 0,2 1 176,-5 0 0,5 0 112,-1 0 1,0 2 262,-4 2 0,-4 0 0,0 9 0,-5 0 0,5 13 0,-7 3 0,-2 10 0,0-1 0,-5 6 0,-4 7 0,0 5 0,0 1 0</inkml:trace>
  <inkml:trace contextRef="#ctx0" brushRef="#br0" timeOffset="1041">1632 739 7711,'0'13'-85,"0"-5"1,0-1 96,0-3 1,0-2 0,0 2 286,0-8 0,5-4 197,-1-5 0,0 0-29,-4 1 0,0-6 95,0 1 1,-4-5 105,0 5 1,-8 0-250,-1 4 0,-1 1 3,-8 4 1,4 2 64,-8 6 0,1 3 99,-9 5 1,-5 10-207,-5 16 1,-3 2-114,4 12 1,0 5-102,4 8 0,6-4-101,2-1 0,15-4-307,8-4 0,8-9 50,8-9 1,8-10-154,15-7 0,2-6 219,6-7 1,7-7-67,5-6 0,-3-7-112,4-10 0,-9-1-122,0-8 0,-2 2 153,-3-11 1,-6 7 112,-6-2 1,-12 2 382,-9 2 1,-10 2-148,-3 2 0,-11 5 60,-7 8 1,-6 4-144,-6 5 0,-1 6-182,0 2 0,1 4-381,4 1 1,-2 6-758,6 2 0,4 4 1327,4 1 0,18 11 0,-1 4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5:47.674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7557 227 7787,'0'-13'362,"0"-4"452,0-1 1179,0 1-865,0 10-283,0 1 1,0 9-199,0 6 0,-5 2 35,1 15 0,-4-1-375,3 9 1,-5 5-309,1 4 1,-2 5-179,-2-5 1,4 0-363,1-4 1,-1 4 282,-4 0 0,4-4-349,1-4 1,5-6-1345,-1 1 1,-2-8 1950,2-5 0,-7-20 0,4-6 0</inkml:trace>
  <inkml:trace contextRef="#ctx0" brushRef="#br0" timeOffset="11">7310 602 7741,'0'-13'414,"0"0"309,0 0 0,1 1-201,3 4 1,4 2 24,4 6 1,3-4-178,2-1 0,3 1-107,6 4 1,0 0-130,0 0 1,4 0-4,1 0 1,-1 2-113,-4 2 0,-2 2 130,-2 2 1,-1 4-98,-8-4 0,2 8 68,-11 1 1,0 2-35,-4-2 0,0-1 61,0 6 1,-5-2-29,-4 2 0,2-2 60,-2-3 0,6-2 51,-1 2-109,3-9 1,2 3-41,3-7 1,9-1-164,9-8 1,2-3 13,2-10 1,0 3-160,0-7 0,0 2 66,0-2 0,-7-2-54,-6 2 0,-2 2 166,-7-2 1,-2 7-65,-11-3 1,-5 4-152,-12 1 0,-4 6-44,-1 2 0,-3 4-269,4 1 0,-1 1 83,5 4 494,1-4 0,-1 22 0,0-1 0</inkml:trace>
  <inkml:trace contextRef="#ctx0" brushRef="#br0" timeOffset="12">9189 485 7765,'4'-8'40,"0"-1"1,1 5 417,-5-5 27,0 0 1,0-4-46,0 0 1,0 5-43,0-1 0,-2 0-24,-2-3 0,-2-1 134,-3 0 1,-2 1-133,2 3 1,-7-1-126,-1 6 1,-6 0-52,2 4 1,-5 0 34,-5 0 0,3 7 51,-7 6 1,5 6-116,-5 7 0,11-1 24,-2 1 1,9 0-112,-1 0 1,10-4-189,3-1 0,10-5 52,3 2 1,11-6-100,7-3 1,1-3 63,8-6 0,-5 0-77,5 0 0,-7 0 130,3 0 1,-5 0 84,-5 0 0,-2 0 143,-6 0 0,-6 1-170,-3 4 0,-2 2-23,-2 6 1,-6 0-317,-3 0 1,2 0-550,-1 0 1,3-5-817,-3 1 1,5-5 182,-2 5 1497,10-6 0,31-26 0,13-13 0</inkml:trace>
  <inkml:trace contextRef="#ctx0" brushRef="#br0" timeOffset="13">9318 641 7739,'0'7'946,"0"4"-365,0-2 1,-1 3 389,-4 1 1,3 5-415,-7 4 0,0 4 44,-4 4 0,-1-3-212,-3 4 1,7-5 392,-3-5-745,3-2-275,2-6 0,4-9 25,8-8 1,4-9 237,5-13 0,5-6-397,4-2 1,4-5 136,4-4 0,-1-3 109,5-6 0,1-2 131,4-2 1,5-3 74,4-6 1,4 1 115,4-1 0,2 13 241,2 9 0,-5 14 334,-12 12 0,-6 8-307,-11 5 1,-11 8-222,-7 5 0,-5 8-8,-3 5 0,-1 2 0,-4 2 1,-8 1-94,-8 4 0,-5 0-94,-4 4 1,-9 2-214,-9-2 1,-2 2-479,-2 2 0,-4-6-1199,0-2 0,4-6 1019,4-3 0,14-5-280,4-8 0,14-5 1103,11-8 0,62-61 0,-21 23 0,0-1 0</inkml:trace>
  <inkml:trace contextRef="#ctx0" brushRef="#br0" timeOffset="323">10032 655 7724,'-13'0'668,"-6"0"1,-1 0 896,-6 0 0,0 1-390,0 3 1,2-2-493,2 2 0,4-2 376,5-2-871,0 0 1,7-2-268,6-2 0,7-9-102,10-9 1,8 1-342,5-5 0,10 3 68,-1-7 1,7-2 30,-2 2 1,3-5 97,-4 5 0,5-5 290,-5 5 1,0 1 475,-4 8 1,-7 3 424,-6 10-26,-6 2 1,-9 13-323,-2 6 0,-9 6 76,-9 7 1,-4 0-152,-4 0 1,-2 4-257,-2 0 0,-4 0-163,4-4 0,-4 0-141,-1 0 1,0-1-378,1-4 0,-1 2-24,0-6 0,1-1-659,4-7 0,-2-3 619,5-6 1,2-2 46,8-2 1,-2-5 254,5-8 1,0 1 51,0-5 0,4 3 168,-3-3 1,1 5-96,-2-1 1,4 2-76,-3 2 1,2 5-562,2-1-500,0 6 677,6-8 0,1 9-948,6-2 1538,0 8 0,29 15 0,7 8 0</inkml:trace>
  <inkml:trace contextRef="#ctx0" brushRef="#br0" timeOffset="656">9954 667 7724,'-13'0'429,"-1"1"466,-3 3 0,2 4-219,-2 5 0,-2 4-251,2 0 0,-6 8-114,1 0 1,2 3 42,-1 6 1,3 1-686,-3 4 1,5-5-234,-1 1 0,4-6-1627,4 1 2191,-3-8 0,28-32 0,0-14 0</inkml:trace>
  <inkml:trace contextRef="#ctx0" brushRef="#br0" timeOffset="1098">10459 587 9207,'-9'0'1274,"0"0"0,5 0-839,-5 0 1,5 6-55,-5 2 1,1 4-169,-5 1 1,0 0 24,0 0 0,4 0-164,1 0 1,3-5 54,-3 1 1,5-5 263,-1 5-280,2-6 1,8-3-134,2-9 1,10-8 1,3-5 0,8 1-102,1-5 0,1 3-29,-5-8 0,4 3-219,0-3 0,5 4-400,-5-3 0,0 4 358,-4 4 0,-6 5-742,-3 8 0,-2 4 131,-2 5 1021,-6 0 0,-13 23 0,-8 5 0</inkml:trace>
  <inkml:trace contextRef="#ctx0" brushRef="#br0" timeOffset="1681">10925 496 7758,'-13'0'1233,"0"0"1,-1 0-520,-3 0 1,1 2 395,-6 2 0,5-1-386,-5 5 1,8 1-92,1 4 1,1 0-412,8 0 0,0 0-310,4 0 1,7-2 124,6-2 1,6-3-133,7-6 0,4-2-540,0-2 0,5-3 386,-5-6 1,0-2-758,-4-2 1,-2 1 168,-2-5 0,-2 3 143,-3-3 1,-6 4 244,2-5 1,-9 5 17,0-5 1,-2 6-163,-2-1 112,0 3 159,0 6 107,0 3 0,0 6 257,0 3 1,0-1 155,0 6 1,4 0 206,0 4 1,1-1 67,-5 1 1,4 0 535,0 0 1,2 2 481,-2 2-480,-2-3 1,5 5-156,-3-6 0,-1 0-217,6 0 1,-1-6-248,5-2 0,0-4-253,0-1 1,5 0-233,-1 0 1,10-7-46,-1-6 0,7-2-275,-3-6 0,5 1 288,-5-2 1,3-1-227,-7 6 0,2-5 481,-11 5 0,0 0-118,-4 4 0,-6 4 858,-2 0-636,-4 6 1,-2-4 438,-4 3-359,-2 3 0,-6-5 462,0 6-387,0 0-395,0 0 18,0 0-410,6 0 123,1 0 191,6 0 0,0 1 395,0 4 0,2 2 68,2 6 0,1 0 123,7 0 0,-1 4-232,6 0 1,3 5-81,2-5 1,2 5-502,2-5 1,6 0-737,2-4 1,-2-1-1117,-2-4 0,-7 2 294,-1-5 1869,-6 5 0,-21-20 0,-11 1 0</inkml:trace>
  <inkml:trace contextRef="#ctx0" brushRef="#br0" timeOffset="-2301">4381 552 10589,'0'14'1438,"0"4"1,-5 3-804,1 9 0,-2 4-243,2 4 0,3 1-269,-4 0 0,4 0-78,1 0 1,0-6-166,0-3 0,0-8 16,0-5-132,0-8 134,0 2 1,0-12-154,0-3 1,0-6 43,0-16 0,6-3 222,2-10 1,4 0 198,1 0 1,0-5-102,0-4 0,4-4-16,0-4 0,6 3-3,-1-3 1,4 2 148,4 3 1,2 6 2,2 6 1,-2 7 116,-6 11 1,0 8-201,0 8 0,-2 4 17,-2 1 0,-4 10-177,-5 3 0,3 9 55,-3-1 1,6 8-63,-10 1 0,-1 2 37,-8-2 0,-1-1-150,-4 6 0,-2-7-326,-6 3 0,-4-4 204,0-1 0,-8-5-545,-1 1 1,0-6 87,-4 1 0,7-7-124,2-1 0,5-6 294,-2 1 1,4-2-45,1-2 1,6-2-263,3-2 376,2-3 1,8-5-150,3 3 1,4-1 608,4 6 0,32 0 0,13 4 0</inkml:trace>
  <inkml:trace contextRef="#ctx0" brushRef="#br0" timeOffset="-2290">5108 772 7705,'0'-13'2,"0"0"241,0 0 1,0 0 401,0 0 0,0 5-148,0-1 0,0 1-154,0-5 1,0 4 652,0 0-116,0 6-622,0-2 0,-6 5 7,-3 0 1,0 5 96,-3 4 0,1 3-52,-6 1 0,3 5 170,1 4 1,-2-2-312,-2 2 1,3-1 32,-4 5 0,8-4-195,2-1 1,5-5-256,-1 1 0,2-2-949,2-2 779,0 0 1,10-6-378,3-3 1,7-4 72,-2-4 1,5-5-357,-2-8 1,4 1 182,1-5 0,-6 0 402,-3 0 0,-3 2 132,-1 6 0,0 0 361,0 0 0,-1 0 0,-4 0 0,-2 6 0,-6 1 341,0 6 1747,0 0-211,0 6-821,-6 1 1,4 5 15,-7-3-62,6 2-637,-3-4 1,5 5 407,-3-4-539,2-2 1,-4-4 435,6 2-496,6-3 1,6 4 17,5-10 1,2-2 112,-2-6 0,3 0-44,6 0 0,0 0 98,0 0 1,-2 0-153,-2 0 1,1 2 0,-6 2 0,0-1-115,-4 6 0,0 0-137,0 4 1,-4 0-147,0 0 0,-2 5 166,1 4 0,0 2-309,-4 2 1,-1-4 38,6 0 0,-5-1-72,4 5 1,-3-4 152,3 0 1,-3-7 63,3 3 0,1 1 92,4-2 1,4 0 130,1-4 1,0 0 201,0 0 0,-3-1-137,7-4 1,-5 4 56,5-3 0,-2-4-85,2 0 0,1 2-217,-6 2 0,5-2 13,-5 2 0,4-6-308,-3 1 1,3 2 127,-3-2 1,-1 5-140,-4-5 18,6 1 0,-5-5-172,3 0 402,-8 5-10,2-3 380,-9 9-468,4-3-7,-6 5 78,0 0 71,0 5 1,0-2 149,0 6 0,1-5-131,3 5 1,4-6-312,4 1 1,3-2-84,2-2 0,3 0-91,6 0 1,4-11-109,1-1 1,5-10-231,-2 0 0,4-8 79,1-4 1,-5 0 332,1 0 1,-8-5 503,-1-4 0,-6 0 0,-7 4 0,-1-2 0,-4-2 0,2-1 97,-5-4 1,0 8 46,0 5 1,-4 12 800,3 2 1573,4 5-1937,-7 8 1,5 8-90,-6 9 1,-6 10-108,-3 7 0,-2 3-185,-2 9 1,0 4 24,0 10 1,-4 4-25,0 0 0,-1 2-1,5-2 1,5-3 24,-1 4 1,6-6-1557,-1-3 0,4-5 1055,4-8 0,2-9 276,3-9 0,8-55 0,-3-13 0</inkml:trace>
  <inkml:trace contextRef="#ctx0" brushRef="#br0" timeOffset="-7445">64 811 7750,'8'0'-832,"-1"-4"2208,-3 0-519,-2-1-113,3 5-392,-5 0 1,0 2 200,0 2 1,0-1-43,0 5 0,0 3-154,0 6 0,0-1-210,0 5 0,-4 1 2,0 4 0,-5 1-110,5 3 0,-2-7 101,2 3 0,2-4 40,-2 0-86,-3 2 1,5-10-325,-2 4 90,2-10 76,-3-2 0,3-7-42,-2-4 1,3-6 123,1-6 0,0-6-7,0 1 1,0-7-27,0-1 0,0-6-95,0 1 1,4-1 60,0 2 0,6-4-34,-1 4 0,2-5 32,2-4 1,2 8 20,2 1 0,-1 0 197,5 4 1,1 4-9,4 5 1,0 6 121,0 2 0,0 6-103,0 7 1,-2 0 118,-2 0 1,-4 6-199,-5 3 0,0 6-23,0 3 0,-4 3-42,0-3 1,-7 5 50,3-2 0,-4-1-225,-1 2 1,-7-2-125,-6 2 0,-1 2-143,-8-2 1,0-2-47,-3 2 1,-1-7-237,0 3 1,0-4 148,0-1 1,4-1-199,1-4 1,5 2-120,-1-5 1,7-1 86,1-4 770,6 0 0,26-17 0,13-5 0</inkml:trace>
  <inkml:trace contextRef="#ctx0" brushRef="#br0" timeOffset="-6939">545 1017 7730,'-19'0'1990,"9"-2"-1197,-3-2 0,3 2 1210,-3-2-1587,0 3 0,6-1-85,3-2 0,4 1-245,4-6 0,3 5-199,6-5 1,6 1-127,2-5 0,4 1-354,1 4 1,0-8-284,0 3 0,4-3 232,0 3 1,0 0-188,-4 0 1,0 0 383,0 0 0,-4 2-31,-1 2 0,-5-1 245,1 6 0,-2-5 233,-2 5 0,-6 1 0,-3 7 0,-2-1 0,-2 6 0,0-1-123,0 5 0,0 0 123,0 0 0,0 0 609,0 0 1,1 0 30,3 0 1,4-4 267,5-1 1,1-5-268,3 1 1,1 2 32,8-2 0,-2-1-269,11-7 0,-2-7-130,1-7 1,8-5-323,-3 2 1,-2-4-57,-2-1 1,-6 0-20,1 0 1,-4-2 160,-5 2 1,-6-2-18,-7 11 1,-6 0 109,-2 4 0,-7 1 274,-11 4 0,-2 2-85,-6 6 1,0 10-62,1 3 1,-6 8 418,1 1 1,4 7-165,5 1 0,5 2-12,-2-2 0,10-3-347,3 4 1,4-4-198,1-1 0,12 0-285,5 0 0,7-6-611,7-3 1,2-8-1535,6-5 1,1-2 2470,3-2 0,26-46 0,12-12 0</inkml:trace>
  <inkml:trace contextRef="#ctx0" brushRef="#br0" timeOffset="-4591">2138 669 7726,'0'-13'317,"0"0"149,0 0 1,0 4 141,0 0 28,0 1-355,-6-5 0,0 4 122,-2 1 0,-4 5-106,4-2 1,0 4-50,0 1 0,-1 1-129,-4 4 0,-4 2 49,0 6 1,-5 4 19,5 0 0,-5 5-55,5-5 1,0 5-151,4-5 0,1 5 56,3-5 0,4 5-36,5-5 0,0 0-38,0-4 0,3-4-110,5-1 0,2-5 18,12 2 0,-1-4 140,5-1 1,-1-1 46,-4-4 1,2 4 63,-5-3 1,-1 2 225,-4 2 1,-2 2-107,-2 2 0,1 5 141,-5 8 0,-1 3-179,-4 6 1,-4 6-43,-1 2 1,-5 2-615,1-1 0,-2-2-246,-2-3 0,2-4-591,2 0 0,-1-6 350,5-7 0,1 0 937,4 0 0,6-29 0,1-7 0</inkml:trace>
  <inkml:trace contextRef="#ctx0" brushRef="#br0" timeOffset="-4575">2372 692 7718,'-7'0'832,"0"1"-63,2 3 1,3-2-266,-7 2 1,6 3-110,-1 2 0,-2 4-59,2 4 0,-1-1 41,5 6 1,0-1-180,0 5 1,5-1-84,-1-4 0,10 2-20,-1-6 1,5-1-156,-1-7 1,3-3 231,6-6 1,-2-2-29,-2-2 0,1-5-125,-6-8 0,5-3-98,-5-6 0,-1 0-132,-7 0 0,1 0-54,-6 0 1,0 5 41,-4-1 0,5 6 29,-1-1 194,0 3 0,8 18 0,2 5 0</inkml:trace>
  <inkml:trace contextRef="#ctx0" brushRef="#br0" timeOffset="-4574">2968 704 7702,'-13'0'1123,"0"0"0,0-1-718,0-3 0,0 2-7,0-2 0,1 3-34,-1 1 1,0 0 123,0 0 0,0 5-272,0 4 0,0-2-146,0 2 0,4-1-167,1 5 1,5 2 107,-2 2 0,4-3-100,1 4 1,0-4-27,0-1 0,6 0-33,2 0 1,4-1 4,1-4 0,0 2 29,0-5 49,0-1 0,0-4-57,0 0 63,0 0 1,-1 0-184,1 0 0,-4-2-317,0-2 1,-2 1-64,2-5 0,2 3-316,-2-3 1,2-1 937,2-4 0,40-58 0,-21 29 0,0 0 0</inkml:trace>
  <inkml:trace contextRef="#ctx0" brushRef="#br0" timeOffset="-4573">3253 368 7716,'6'-19'1052,"-4"4"0,3 1 540,-5 5-164,0 7-740,0-4 0,-5 17 247,-4 7 1,2 10-349,-2 7 0,2 7 95,-2 1 1,3 4-579,6-3 0,0 3-498,0-4 1,2 0-1487,2-4 1,3-1 569,6-4 1310,6-2 0,24-35 0,12-7 0</inkml:trace>
  <inkml:trace contextRef="#ctx0" brushRef="#br0" timeOffset="51475">52 1741 7760,'0'-13'439,"0"0"1,-1 5 315,-3-1 0,2 5 220,-2-5 63,2 6-619,2-3 1,-1 12-51,-3 3 1,2 4-88,-2 4 1,1 5 100,-1 8 0,2-1-217,-2 5 0,3-3-126,1 3 0,-5-5-96,1 1 0,0-2 35,4-3 0,0 0-29,0-3 133,0-4-39,0-5 1,0-7-105,0-6 1,0-7-47,0-11 0,0-3 2,0-9 1,0-3-151,0-6 0,4 0 50,0 0 1,6-1 182,-1-4 0,2 5 164,2 1 1,0 0-14,0 8 1,0 1 210,0 8 1,0 3-161,0 10 1,0 2 4,0 6 1,0 3 124,0 5 1,4 7 141,1 11 0,3 1-84,-4 3 0,5 2-162,-5 3 1,5 2-166,-5-2 1,-1 2 65,-7 2 1,-4-5-147,-5 1 0,0-6 46,0 1 1,-11 0-176,-6-4 1,-6 2 70,-3-11 0,-6 4-132,-3-3 0,2-3-254,-1-6 1,5-3 189,-1-6 1,8-2-440,5-2 1,0 1 87,4-5 0,1-1-78,8-4 0,2 0 56,-2 0 1,4 4-130,4 1 0,4-1 187,5-4 1,4 0 606,0 0 0,46-17 0,8-4 0</inkml:trace>
  <inkml:trace contextRef="#ctx0" brushRef="#br0" timeOffset="51489">583 1885 9009,'-9'1'1012,"0"4"0,2-3 127,-1 7 1,-4 0-696,3 4 1,4 4-117,0 0 0,0 2-1016,0-2 0,1-2 120,4 2 0,0-3-991,0-1 1559,0 0 0,12-23 0,2-6 0</inkml:trace>
  <inkml:trace contextRef="#ctx0" brushRef="#br0" timeOffset="51490">1062 1729 7728,'-13'0'3514,"0"0"-2316,0 0 0,-1 0-215,-3 0 0,2 6-545,-2 3 1,3 2-58,1 2 1,0 0-171,0 0 0,1 4-117,4 1 0,2 3-84,6-3 1,6 5-252,2-2 0,9-1-40,5 2 0,3-2 107,0 2 0,0 1 4,-3-6 1,1 2 169,-6-2 1,-4-3 307,-5 4 0,-5-4-181,2-1 0,-11 0 51,-7 0 1,-7 0-268,-10 0 1,1-4-347,-6-1 1,1-5-141,-5 1 1,6-8-639,2-5 0,8-4-502,2-4 0,11-3 1715,1-6 0,58-57 0,-17 34 0,1 0 0</inkml:trace>
  <inkml:trace contextRef="#ctx0" brushRef="#br0" timeOffset="51623">1569 1767 8911,'-8'6'2915,"-3"-5"-2085,2 4 0,-2-2 172,-2 1 1,0 3-382,0 6 0,0 4 66,0 1 1,-4 6-289,-1 2 0,-3 1-66,4 8 0,-1-5-650,5 5 0,6-6-145,3 1 1,2-4-355,2-5 1,2-3 187,2-10 1,9-2-644,9-6 1,4-1 558,4-4 1,1-6 158,4-7 1,2-5-298,-2 2 0,1-4 320,-1-1 0,5 0 50,-6 1 1,1-1-83,-9 0 562,0 0 0,6-12 0,1-2 0</inkml:trace>
  <inkml:trace contextRef="#ctx0" brushRef="#br0" timeOffset="51773">1880 1806 11636,'0'9'1288,"0"-1"0,-2-3-439,-2 3 1,1 0-360,-6 0 1,5 4 5,-5-4 0,7 4-386,-3 1 1,2 0-329,-1 0-784,3 0 1,-4-2 293,10-2 1,-3-3-314,7-6 1,4 0 1020,4 0 0,58-52 0,-32 19 0,-1 1 0</inkml:trace>
  <inkml:trace contextRef="#ctx0" brushRef="#br0" timeOffset="52050">2333 1613 7704,'-1'-9'491,"-4"0"0,3 7 1853,-7-3 136,6-2-1713,-8 6 0,8-4-147,-6 10 1,5-3-314,-5 7 0,6 0-124,-1 4 0,2 1 10,2 3 0,0-1-12,0 6 0,0-1 212,0 5 0,0 0-16,0 0 1,0 4 87,0 1 0,2-1-248,2-4 0,-2 0-54,2 0 1,-4 0-171,-4-1 1,-4-4-244,-5-4 1,-1-3-24,-3-1 0,-2-1-350,-3-4 0,-1-2-418,6-6 0,0 0-2557,4 0 3598,0-6 0,46-58 0,12-21 0</inkml:trace>
  <inkml:trace contextRef="#ctx0" brushRef="#br0" timeOffset="52293">2812 1586 7706,'5'-7'2854,"-3"1"0,5 6-584,-3 0-896,-2 0 1,2 10-225,-8 3 1,-2 4-397,-3 0 0,-2 4-378,2 4 0,-1 6-266,2-1 0,0 6-157,4-1 1,3 1 101,-4-2 1,5 4-75,5-4 0,0-2 219,4-2 1,1-3 78,-6-1 1,1-1-118,-5-4 1,-6-2-257,-3-6 0,-8 0-283,-5 0 0,-2-6-792,-2-3 0,-4-2-3307,0-2 4476,-1-6 0,-6-24 0,-3-12 0</inkml:trace>
  <inkml:trace contextRef="#ctx0" brushRef="#br0" timeOffset="54637">3784 1574 7783,'0'-13'0,"4"4"766,0 1 1137,1-1-1365,-5 2 0,0 4 68,0 11 0,-5 8-135,1 15 1,-5 2 50,5 6 0,-2 4-313,2 0 0,-2 6-323,-2-2 1,0 0-601,4 0 0,-2-5 284,-2 1 1,2 0-167,6-4 1,0-4-796,0-14-847,0-2 2238,0-6 0,6-35 0,1-8 0</inkml:trace>
  <inkml:trace contextRef="#ctx0" brushRef="#br0" timeOffset="54699">3551 2026 8070,'-7'0'1410,"0"0"47,3 0-841,2 0 0,-2 0-190,8 0 0,3 0-66,6 0 1,12-1-197,5-3 0,12-8-71,5-5 1,10-6 14,3 1 1,3-4-138,2-4 1,-4 1 85,-1-5 0,-12 6-174,-5 2 1,-14 2 568,-12 7 279,-3-1 12,-6 11 1,-4 1-302,-8 6 1,1 0 40,-6 0 0,5 2-298,-5 2 0,5 3-154,-5 6 1,5 5 37,-5-1 0,6 2-147,-1-2 1,2-3-57,2 4 1,6-3 101,3 3 0,2-5-34,2 0 1,6-2 101,3-7 1,4 5 265,4-5 1,-1 1-189,5-5 1,-1-5 9,2 1 1,-2-6 36,-3 1 1,-7-4 68,3-4 1,-9 3 53,1-4 0,-4 4 552,-1 1 59,0 0-332,-6 0-123,-1 0-3301,-6 0 2269,-6 6 2105,5 1-602,-11 6-1396,11 0 1,-6 6 296,2 3 1,4 2 188,-3 2 0,1 0-49,-2 0 0,4 4 10,-3 1 1,4-3-206,4-6 1,-1 3-200,5-4 1,3-2-450,6-2 1,3-2 211,6-2 1,0 0-42,0 0 0,4-5 2,0 1 0,0-4-235,-4 3 1,-5 1 290,-4 4 1,2 0-181,-2 0 1,-4 3 841,-5 5 0,-22 36 0,-2 18 0</inkml:trace>
  <inkml:trace contextRef="#ctx0" brushRef="#br0" timeOffset="57069">6000 1224 7769,'0'-20'387,"0"-5"1,0 11 573,0-3 0,-6 2-351,-3 2 0,-2 2 111,-2 2 1,0-1-165,0 6 1,-2-1 69,-2 5 1,1 0-293,-5 0 0,4 6-157,-5 3 0,2 4-60,-2 4 1,-2 3 62,2 6 0,-2 6-95,-2 2 1,4 10 17,0 3 1,7 5-166,-3 4 1,4-1-131,1 5 0,6-1-370,2 2 1,4 1-284,1-6 1,6-6 300,2-7 0,4-12-129,1-5 0,-2-9-708,-2 0 518,3-8 1,-11-5 260,3-8 601,-2-3 0,-31-35 0,-7-7 0</inkml:trace>
  <inkml:trace contextRef="#ctx0" brushRef="#br0" timeOffset="57082">5429 1821 7761,'-7'-19'162,"-3"9"244,6-3 23,0 3 1,4-3 533,0 0 0,1 5-559,3-1 1,5 5-145,8-5 1,9 0-286,9-4 1,4 0-171,4 1 0,7-1-209,6 0 1,11 0 9,-3 0 1,-2 0-291,-6 0 1,-4 0 290,-4 0 0,-5 4-103,-8 1 0,-5 5-149,-9-2 379,-8 4 861,-7 1-97,-6 0 1,-6 0 520,-2 0 1,1 4-358,-2 1 1,0 3 325,-4-3 0,0 3-442,0-4 1,-2 7-50,2-3 0,-6-1-217,10 2 0,-5-5-129,5 5 1,-1-5-461,1 5 1,2-6-375,3 1-736,2 3 1078,-3-5 1,6 4-28,3-6 0,4-2 153,5-2 0,0-3 69,0-6 1,0 4 203,-1 0 0,1 5-71,0-5 1,0 2 94,0-1 0,0 2-110,0 6 0,0 0-289,0 0 0,0 0-31,0 0 0,0 0-336,0 0 0,1 0 167,4 0 1,2-5-130,6 1 0,0-6 34,0 1 612,5-2 0,31-31 0,13-7 0</inkml:trace>
  <inkml:trace contextRef="#ctx0" brushRef="#br0" timeOffset="57083">6661 1380 7756,'20'-7'166,"-2"-4"436,-5 9-115,-5-3 0,-8 5 299,-9 0 0,-4 0 13,-4 0 0,-3 5-303,-6 4 0,0 2-110,0 2 0,1 5-188,4-1 0,-4 2-143,4-2 0,2-3-162,2 4 0,4 0-373,4 0 0,3 3 3,6-4 0,3 1-666,6-5 0,7 0-166,14 0 0,5-6 1309,8-3 0,18-19 0,10-9 0,9-1 0,0 0 0</inkml:trace>
  <inkml:trace contextRef="#ctx0" brushRef="#br0" timeOffset="57084">7231 1095 7743,'0'-26'2166,"0"6"-1666,0 3 0,-2 3 1200,-2 1-1013,3 5 0,-9 4 250,5 8 0,-5 5-294,1 8 0,2 9-320,-1 9 0,-1 4-216,-4 4 0,0 3-317,0 6 0,0 1-534,0 3 1,0-2-65,0 2 0,0-7-1000,0-2 0,0-7 867,0-1 1,1-7 166,-1-10 0,0-9 774,0-9 0,-12-37 0,-2-10 0</inkml:trace>
  <inkml:trace contextRef="#ctx0" brushRef="#br0" timeOffset="57085">6920 1614 7738,'0'-26'393,"0"0"125,0 0 0,1 4 115,4 1 1,2 5 324,6-1 1,5 2-441,4 2 1,3 5-15,0-1 1,7 5-344,3-5 0,2 6-487,2-1 1,4-2-699,0 2 1,2-2 1023,-2 2 0,26-21 0,12-9 0</inkml:trace>
  <inkml:trace contextRef="#ctx0" brushRef="#br0" timeOffset="57086">8384 1212 7740,'-13'0'2162,"3"-4"-1622,-3-1 1,3 1 385,-7 4 1,2 7-491,2 6 0,2 2-31,2 6 0,-2 7 131,2 6 1,2 4-140,-2 0 1,6 7-369,-1 3 0,1 3-354,-1 6 1,2-4-515,-2 3 0,-2-7 129,2-2 1,0-12-2355,4-5 1444,0-8 943,0-15 1,-2-3 676,-2-8 0,-32-32 0,-13-13 0</inkml:trace>
  <inkml:trace contextRef="#ctx0" brushRef="#br0" timeOffset="57250">8034 1731 7735,'-13'-18'261,"0"3"1,5-2 1091,-1 8-852,6-2 0,-3 8 30,6-6 0,2 6-186,2-1 0,5 3-123,8 1 1,3-2 93,6-2 1,7 1-110,6-6 0,6-1-21,7-7 1,7-3 88,6-6 0,-1-4 104,5-1 0,-2-5-62,-3 2 0,-5-2 150,-2 1 0,-13 5 524,-9 8-231,-9 10 0,-19 7-177,-3 10 0,-9 7-6,-8 10 0,-6 8 65,-7 5 1,0 2-200,0 2 1,4 0-28,1 0 0,5 0-157,-1 0 0,4-5-43,4 1 1,3-8-13,6-1 0,12-7 12,5-11 1,13-3-1,9-10 1,6-3-14,7-9 1,5-4 12,4-5 1,2 2-1,2 2 1,-12 9-2066,-5 9 0,-8 3 1201,-5 1 0,-9 5 1101,-9 4 1,-4 7-309,-5 1 0,-2 0 80,-6-4 1,0 0-2184,0 0 291,0-5-466,-6-3 931,5-5 0,-5-1-2897,6-3 2973,6-4 1126,-5-5 0,17-17 0,-4-4 0</inkml:trace>
  <inkml:trace contextRef="#ctx0" brushRef="#br0" timeOffset="57654">9693 1456 7745,'0'-20'0,"0"1"0,-6 8 1575,-2 2 1,-5-1-475,-5 6 0,3-1-135,-7 5 1,5 2-491,-5 2 0,-2 5-76,-2 8 1,-3 2-200,7 2 1,4 4-15,0-3 0,5 2-534,5 2 1,3-6 145,10-3 0,8-7 15,8-1 1,10-6-24,3 1 0,4-4-215,0-4 1,3-8 118,2-5 0,-3-6-68,3 2 0,-4-4-177,-4-1 0,1 0 129,-6 0 1,6-4-7,-1 0 1,-4-5 63,0 5 1,-8-5 83,-2 5 1,1-9 88,4 5 1,0-7-1,0 7 0,-2-4 302,-2 0 1,1 6 467,-6 6 0,-4 7 1181,-4 11-1352,-7 2 0,-2 12 1094,-8 2 1,-5 10-365,-4 3 0,1 9 23,-6 5 0,-1 8-469,-7 5 1,2 2 147,-2 2 1,3 0-1009,1 0 0,-4 4-838,-1 0 1,7-6-1758,7-7 0,2-8 569,2-5 2193,6-8 0,-10-90 0,2-27 0</inkml:trace>
  <inkml:trace contextRef="#ctx0" brushRef="#br0" timeOffset="57751">10043 1197 7712,'13'-13'548,"0"-6"0,0 5 740,0-3 1,1 8-1063,3 5 0,4-2-796,5 2 570,5-1 0,20 11 0,9 1 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8:00.817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40 363 8646,'-9'-4'1567,"0"-1"0,5 1-737,-5 4 238,6 0-643,-2 0 1,6 0-29,3 0 1,4-4-81,5-1-1,10-5 83,3 2 1,12-5-107,1-5 0,10 3-49,3-7 0,7-4-118,10-4 1,-1-2-141,5 2 0,-11 3-158,-1-4 1,-9 10 182,-9 3 1,-6 4-189,-11 1-123,-6 6-116,-1 1 257,-12 6 1,-2 0-213,-10 0 401,4 0 0,-6 0 162,2 0 0,4 2-395,-3 2 195,2-3 1,1 5-585,-4-6 362,4 0 0,-6 0 143,2 0 1,2 0-18,-5 0 0,4 0-29,-5 0 1,5 0 55,-5 0 0,0 4 77,-4 1 0,-4 5 12,0-2 0,-6 0-63,1 0 1,-2 2-17,-2 8 0,-5-4-40,1 3 1,-1-1-16,0 1 1,3-2 86,-7 2 1,10-3-5,0-1 1,3-4-79,0 0 1,4-6 2,5 1 1,4-3-104,0-1 1,5 5 109,-5-1 1,5 2 307,-5-2-248,7-2 1,-8 5-165,5-3-55,1-3 4,4 5 0,1-6 58,4 0 1,2 0-170,6 0 1,1-1 85,3-4 0,-1-2-138,6-6 1,-2 5-12,2-1 1,2 0 188,-2-4 0,-2 0 36,2 1 1,-2-1-100,1 0 310,4 0 0,1-12 0,7-2 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7:55.731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27 829 8751,'-7'0'3017,"-3"1"-2784,5 4 0,1-1 97,4 9 0,0-1-93,0 9 0,0-4-64,0 5 1,0 0-47,0 4 0,0-5-130,0 1 1,4-2-17,1 1 1,3 3-267,-4-7 0,5 0 105,-5-4 1,2-4-73,-1-1 0,-4-3-18,3 3 171,-2-5 1,-2 1-9,0-8 0,0-3 17,0-6 1,1-7-78,3-6 1,-1-1 132,6-8 0,-5-4 6,5-4 0,0-5 34,4 5 0,5-11-6,4-3 0,2 1 162,2 0 0,2-2-138,2 2 0,2 3 333,2 10 0,-2 2-66,-6 16 1,0 2 45,0 10 0,-2 5-196,-2 4 0,-4 8-37,-5 5 0,-5 8 23,-4 5 0,-3 4-194,-1 4 1,-5 3 76,-4 6 1,-8 6 53,-5 2 0,-7 4-414,-1 0 1,-6 0-100,1-4 0,-2 2-268,-2-6 0,0-2 303,0-11 1,8-5-632,5-13 489,6-4 0,8-8-102,3-9 1,7-7-169,10-1 826,1-6 0,44-26 0,3-13 0</inkml:trace>
  <inkml:trace contextRef="#ctx0" brushRef="#br0" timeOffset="36">1078 582 7861,'-12'-7'429,"3"-5"0,-11 11-144,3-4 0,-3 4 338,-6 1 0,0 6-190,0 2 0,4 5 8,1 4 1,-1-1-108,-4 6 1,2 0-113,2 3 0,5 0-122,8-3 0,4 1 106,5-6 1,0 4-293,0-3 1,5-5 20,4-5 0,8-5 2,5 1 0,4-9-23,4-8 1,0-9-80,9-12 0,-3-4-43,7-14 1,2 3-101,-2-7 1,-1 2 215,-8-3 1,4-3 37,-4-9 0,-8 7 45,-4-3 0,-8 15 54,-5 2 1,-3 8 167,-6 5 0,-2 15-2,-2 11 1,-3 8 255,-6 5 0,-2 5-159,-2 8 1,1 5-54,-5 8 1,3 5-63,-3 8 0,4 4 1,-5 10 0,6-4-232,-1 3 1,1-1-168,-1 1 0,7-1-373,-3 5 0,4-5-96,0 1 0,4-4-649,5-5 0,7-8 514,6-9 1,6-9-759,6-9 1567,1-4 0,18-43 0,3-8 0</inkml:trace>
  <inkml:trace contextRef="#ctx0" brushRef="#br0" timeOffset="37">1479 647 7892,'-13'-8'661,"0"4"0,0 3-83,0 1 0,-4 1-14,0 3 1,-5 8-179,5 5 1,-2 2 18,2-2 1,3 3-135,-4 6 0,4-4-14,1-1 1,6-5-281,2 2 0,4 0 101,1 0 0,1-3-284,4-6 0,6 1-17,7-6 1,0 1-199,0-5 1,-3 0 192,7 0 0,-5-2-76,5-2 1,-6-3 21,1-6 0,-3 0-59,-1 0 1,0 0-360,0 0 1,0 0 249,0 0 1,-4 0-267,-1 0 1,1-1 715,4-4 0,6-42 0,1-16 0</inkml:trace>
  <inkml:trace contextRef="#ctx0" brushRef="#br0" timeOffset="96">1855 194 7843,'13'-26'562,"-6"0"238,5 6 129,-11 1 1,5 14-436,-6 5 1,0 8 30,0 14 0,-4 5 235,-1 12 1,-9 10-362,1 3 1,-4 7-183,-1-3 0,3 7-308,-7 2 1,-4 6-444,-4 6 0,0-6 23,4-6 0,5-8-650,4-9 0,9-6-304,3-12-430,4-11 1415,1-14 1,6-12 212,2-6 0,4-6 326,1-6 0,0 0 98,0 3 1,4-2 156,0 2 0,2 4 111,-2 0 1,-2 5 531,2 5 0,3-4-301,2 4 1,-2 2 219,1 2 1,1-2-347,4 2 1,0-5-190,0 5 1,0-5-97,0 5 1,4-6-62,0 1 0,0-3-27,-4-1 0,0 0-40,0 0 1,-6 1-119,-3-1 0,-8 4 319,-5 0-162,-2 6 0,-8-1-18,-3 8 1,-4 9-9,-4 9 0,3 4 0,-3 4 0,2-1-12,2 5 0,6 0-84,3 0 0,4 2-214,4-6 1,5-4-481,8-4 0,4-11-233,10 2 0,2-10-860,6-3 1,0-13 1752,-1-13 0,-4-51 0,-19 28 0,1 1 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7:42.015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91 156 7743,'0'-19'0,"0"5"996,0-4 0,0 8-403,0 2 1,-2 5-42,-2-2 0,-2 11-50,-2 7 0,-4 10 19,3 7 0,-2 12-301,-2 1 0,4 0-75,1 1 1,5 0 25,-1-1 0,2-4-84,2-4 1,7-6-46,6 1 1,6-14 75,7-8 1,6-5-251,2-3 1,5-13-148,4-8 0,-1-11-278,5-11 1,-3-3 167,3-6 1,-11 0-204,-1 0 1,-11 6 85,-2 3 0,-12 3-221,-1 1 0,-7 7 168,-2 6 0,-1 8-104,-3 9 663,-4 3 0,-22 23 0,-4 5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7:30.577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208 275 7797,'7'-26'448,"5"6"1,-11-3 76,4 6 0,0 0 372,0 4 1,0 1-212,0 4 0,-4 3 261,4 10 1,-4 3-275,-1 9 1,-1 9 131,-4 9 0,-2 8-346,-6 5 1,-4 2-83,0 2 1,-2 4-336,2 0 0,2-1 68,-2-8 0,1 4-508,-1-4 0,2 2-121,-2-1 0,3-9-447,1-9 0,4-4-510,0-5-769,7-2 1517,-10-12 0,11-11-152,-4-9 1,4-9-488,1 1 1367,6-9 0,30-61 0,-12 35 0,1 1 0</inkml:trace>
  <inkml:trace contextRef="#ctx0" brushRef="#br0" timeOffset="41">713 41 7851,'-13'0'2111,"0"0"0,0 7-1494,0 6 1,0 7-73,0 11 0,-2 7 131,-2 10 0,1 10-350,-5 6 1,5 3-164,-1 6 0,2-5-212,2 1 1,2-7-342,2-2 0,3-17-1032,6-4 1,6-11 228,3-11 0,4-1-198,4-12 1,-1-1 1390,5-7 0,7-44 0,5-15 0</inkml:trace>
  <inkml:trace contextRef="#ctx0" brushRef="#br0" timeOffset="42">298 559 7850,'-13'0'0,"0"2"2394,0 2-1567,0-2 1,2 5-182,2-3 1,3-1-250,6 6 0,2-5-114,2 5 0,5-6-127,8 1 0,4-1-112,10 1 0,6-3-142,6 4 0,6-8-446,-1-1 0,2-2-1097,2 2 0,0 2 1641,0-2 0,28 8 0,8 3 0</inkml:trace>
  <inkml:trace contextRef="#ctx0" brushRef="#br0" timeOffset="43">1166 650 7809,'0'-13'906,"0"6"0,-6-5 196,-2 4-86,-4-4 1,-1 1-364,0 2 1,-1 3-243,-3 6 1,2 0 2,-2 0 1,1 6-164,-1 3 1,1 7-195,-6 1 1,5 6 4,-4-1 0,5 2-181,-2 2 0,4-4 85,1-1-1,-3 1-175,3 4 0,-1-2 44,10-2 0,-1-4 63,5-5 0,2 0 114,2 0 1,5-5 23,8-4 0,0-4 155,9-4 1,-1-4-169,9-5 0,1-5 21,4-4 1,-5 3 192,1 2 1,-4 0 213,0 4 1,-3-2 72,-10 11 1,-1 0-146,-4 4 0,-6 7 10,-3 6 0,-4 0-181,-4 4 0,-7 2-108,-7-2 0,1 0-442,4-4-973,0 0 576,0 0 1,6-7-760,3-6 0,9-6-20,8-7 1,2-5 790,6-4 1,1-1 153,4 1 0,-2-1 96,-2 6 0,-3 1-319,-6 8 414,0 2 383,-6 6 0,-30 29 0,-13 7 0</inkml:trace>
  <inkml:trace contextRef="#ctx0" brushRef="#br0" timeOffset="384">1711 597 7802,'8'-5'-1681,"-3"2"2834,-5-6 380,0 6 1,5-4 36,-1 3 49,0 2-874,-4-4 1,-5 14-311,-4 5 0,0 1-78,-4 8 1,3 1-185,-7 7 1,1 2-26,-1 2 0,2 4-25,-2-4 0,3 2-99,1-1 0,0 1-121,0-6 0,6-6-1125,2-6 816,4-4 0,7-7 236,2-2 1,10-11 77,3-7 0,4-6 23,1-7 1,4-1 15,0-3 0,-4 2 130,-4-2 1,-2 4 307,1 4 0,2 1 952,-5 8-548,-7-3-324,1 15 0,-11-4-92,3 10 0,-2 2-107,-2 6 1,0 0-87,0 0 0,1-2-131,4-2 1,2 1-105,6-6 0,6-1-365,2-7 1,4 0-118,1-9 0,-1 1-586,1-10 0,0-1-272,0-7 0,-6 3 429,-2-3 1,-4 4 25,-1 4 0,-4 2-324,-1 3-285,-5 8 1549,3-3 0,-12 30 0,-1 3 0</inkml:trace>
  <inkml:trace contextRef="#ctx0" brushRef="#br0" timeOffset="676">2593 611 17156,'-9'0'847,"0"0"1,1 0-752,-5 0 1,0 6-180,0 3 1,-6 2 9,-2 2 1,-4 2 95,-1 2 1,0-1-155,0 5 1,6-3-61,3 3 1,4-5-223,4 1 1,4-2 212,5-2 1,1-6 108,3-3 0,9-2-16,9-2 1,2 0 12,2 0 1,-1 0-214,-4 0 1,2 0-346,-5 0 0,-1-5-109,-4 1 1,0 0-878,0 4 519,0-6 0,0 3 1119,0-6 0,23-34 0,5-13 0</inkml:trace>
  <inkml:trace contextRef="#ctx0" brushRef="#br0" timeOffset="806">2905 623 7746,'7'0'1427,"-1"0"1,-6 2 308,0 2 0,-2 5-833,-2 8 0,-9-1 50,-9 5 0,2 1-663,-1 4 0,5 0-265,-2 0 1,5-2-3269,5-2 2245,2-4 1,8-10 997,2-4 0,49-60 0,-18 20 0,1 0 0</inkml:trace>
  <inkml:trace contextRef="#ctx0" brushRef="#br0" timeOffset="1544">3487 353 7733,'0'-9'-736,"0"1"3687,0 5-1411,0-3-1118,0 6 1,-2 0-106,-2 0 1,1 6-35,-5 3-227,5 2 1,-7 2-197,5 0 1,1-4-911,4-1-974,0 1 385,0 4 913,0 0 1,-1-5 383,-4 1 0,4-5 182,-4 5 1,4-5 146,1 5 1,-4-5-35,-1 5 1,0-5 78,0 5 1,2-6-96,-5 1 1,3 2 62,-3-2 0,5 1 0,-32-5 0,-1 0 0</inkml:trace>
  <inkml:trace contextRef="#ctx0" brushRef="#br0" timeOffset="1724">3280 611 7755,'0'7'4137,"0"-1"-3383,0-6 1,0 2 181,0 2 1,-5 3-385,-4 6 1,-2 0-188,-2 0 1,0 6-418,0 2 1,-5 4-373,1 1 0,-4 0-405,3 0 0,-3-5 133,3 1 0,1-6-874,4 1 1,5-8 1569,-1-5 0,29-60 0,3-16 0</inkml:trace>
  <inkml:trace contextRef="#ctx0" brushRef="#br0" timeOffset="2076">3047 52 7776,'-13'-13'638,"0"0"1,0 4 871,0 1 1,5 5 49,-1-1 172,6 2-2110,-3 2-1234,6 0-1485,0 6 3097,0 1 0,24 23 0,4 5 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7:21.31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0 14 7739,'21'0'801,"2"0"-440,-6 0 1,0-2-152,-4-2 0,0 2-17,0-2 1,1 3-66,4 1 0,-4 0-44,3 0 1,2 0-181,-2 0 1,2 0-45,-2 0 0,-2 0-366,2 0 0,-3 0 95,-1 0 1,-4 4 410,0 0 0,-18 6 0,0-2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8:29.092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12 913 7963,'0'-26'-906,"1"0"786,4 0 0,-2 2-201,5 2 0,-3-1-50,3 6 371,7-6 0,11 20 0,7-1 0</inkml:trace>
  <inkml:trace contextRef="#ctx0" brushRef="#br0" timeOffset="43">259 551 7963,'0'-13'0,"0"0"545,0 0 0,0 0-106,0 0 1,0 5-132,0-1 1,-1 6 304,-4-1 306,4 3-678,-11 1 0,5 0-42,-6 0 0,5 5 82,-1 4 1,0 4-28,-4 4 0,0 3 15,1 6 1,-6 0-1,1 0 1,0 4-86,4 1 0,0 0 12,0 0 1,0-3-1,0 7 1,4-5-11,1 5 0,0-5-71,0 4 0,2-5-6,6 1 0,0-2-203,0-2 1,0-6-83,0-3 1,4-2 107,1-2 0,5-6-397,-2-3 1,0-2-33,0-2 1,-3 0-230,3 0 0,1-2 151,4-2 0,-5 1-238,1-6 0,0 5 135,4-5 1,0 5-106,0-5 1,1 1 281,3-5 0,-2 0 501,2 0 0,9-23 0,1-6 0</inkml:trace>
  <inkml:trace contextRef="#ctx0" brushRef="#br0" timeOffset="44">467 720 7963,'-18'-7'767,"1"2"193,5 4 1,-6 1-711,5 0 0,4 0-427,0 0 1,5 0 686,-4 0-296,5 0 1,-3 6-200,6 2 1,-4 4 20,-1 1 0,1 0-149,4 0 1,0 0 114,0 0 0,0-1-97,0 1 0,4 0 233,1 0-128,-1 0 1,-3 0 5,4 0 1,-4-4 23,3 0 1,2-5 17,-2 4 1,1-3-5,-5 3-24,6-5 0,-4 3-29,7-6 0,-5 0-224,5 0-162,-6 0 299,8 0 0,-5-6-193,3-2 1,1-4-1,-6-1 1,5 0 136,-5 0 1,5 0 58,-5 0 0,2 5 56,-2-1 1,-2 5 11,2-5 234,-3 6 1,1-7 199,2 6-285,-2 0 1,3 5 99,-5 3-363,0 3 1,0 6-297,0 0 0,0 0-45,0 0 1,0-4-338,0 0 0,0-5-50,0 5 857,0-7 0,6-36 0,1-17 0</inkml:trace>
  <inkml:trace contextRef="#ctx0" brushRef="#br0" timeOffset="45">726 785 7963,'-7'5'705,"-1"-3"1133,4 2-1553,3 3 0,-7-1-393,4 3 529,3 2 1,-5-4-99,6 6 1,0-4-150,0 0 0,0-5 70,0 5-429,0-7 183,0 10-292,0-11 268,0 5 1,4-7 23,0-4 0,2-6 82,-1-6 0,-3-1-66,7 5 1,-5 0-154,5 0 1,-5 1-140,5-1 0,-2 0-292,2 0 1,2 0-23,-2 0 1,4 4-336,4 0 1,-1 2 394,6-1 1,-5-2-217,5 5 748,-1-5 0,40-3 0,8-7 0</inkml:trace>
  <inkml:trace contextRef="#ctx0" brushRef="#br0" timeOffset="288">1125 615 7802,'-13'-7'0,"1"1"0,-1 6 0,0 0 0,0 0 0,0 0 0,0 0 0,0 6 1350,0 3 1,0 8-594,0 4 1,0 0-359,0 0 0,4 1-146,1 4 0,5-5 105,-1 1 0,2-6-481,2 1 1,6-3 76,2-1 0,8-5-29,2-4 1,5-8 15,-2-5 0,4-10-16,1-7 1,0-11-108,-1-11 1,1 1-92,0-5 1,-4 3 126,-1-7 0,-5-3 83,2-2 0,-4-3 402,-1-6 0,-6 10 86,-3-1 0,-2 14 947,-2 8-336,0 6-260,-6 19 1,0 9-488,-2 18 1,-2 9-131,5 12 1,-3 8 85,3 14 1,-5 3-26,2 6 0,0 6-799,0 2 1,1-4-272,-2-4 0,-1-2-766,6-6 1,-1-1 501,5-4 1,6-14-324,3-7 1,2-16 788,2-10 0,4-11 648,1-7 0,-7-57 0,-5-21 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8:23.99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78 641 7791,'0'-7'-97,"0"-5"97,-5 5 151,3 0-76,-4 1 1,2 12 131,0 3 0,-1 2 225,5 2 0,-4 6-108,0 2 0,-2 5-143,2 4 0,2-1-7,-2 6 0,2-6-46,2 1 0,-4 2 38,0-2 1,-1 0-67,5-4 0,0 0-158,0 0 1,0-5 77,0 1 1,-1-6-168,-3 1 1,2-3-191,-2-1 285,3-5 55,1-3-129,0-16 0,0-5-189,0-14 1,0-3 108,0-6 1,0-2-38,0-2 0,5-1 169,4-4 0,-2-1-5,2 6 1,-2 1 271,2 8 1,2-2-111,-2 5 1,-2 3 11,2 6 0,-2-1 137,1 6 1,4-1 0,-5 3-21,6 2 0,-4-3 51,-1 7 0,1 2-64,4-2 1,4 2-39,1-2 1,-1 4 1,-4 5 0,4 1 17,0 3 1,5 4-58,-5 5 0,2 0-30,-2 0 0,-2 5 11,2 4 1,-4 2-27,-4 2 0,-2-4-109,-3-1 1,-3 1 78,4 4 0,-4-4-135,-1-1 1,0-1 101,0 2 0,-1 1-126,-4-6 0,-2 6 17,-6-1 0,-4 1 18,0-1 0,-5 1-89,5-6 1,-6 4 89,1-3 0,2-1-13,-2-4 0,5 0-24,-4 0 1,5-6-109,-2-3 0,8-2 15,2-2 0,3 0-157,-3 0-242,5 0 57,-3 0-432,6-6 370,0 5 133,6-5 257,1 6 0,6 0 17,0 0 1,0 4-35,0 1 1,0 3 235,0-4 0,-4 1 0,-1-5 0,1 0 0,15-23 0,4-6 0</inkml:trace>
  <inkml:trace contextRef="#ctx0" brushRef="#br0" timeOffset="635">1128 522 8022,'-19'0'-129,"5"5"1,-5 0 753,0 3 0,5 5-160,-3 4 0,-2 2-85,2-2 1,-1-3-86,6 4 0,-6 0 113,1 0 1,1-1-184,7-4 0,-2-5-31,2 1 0,4-5 106,0 5-195,4-6-31,1 3-360,0-6 268,0 0 0,6 0 129,2 0 0,4 0 14,1 0 0,-3 0-79,3 0 1,-3 4 16,7 0 0,-7 2-3,-1-2 0,-2-1-84,2 6 0,1-5 79,-6 5 1,5 0-156,-5 3 0,0-3-214,-4 0 1,0-1-463,0 5-396,0 0 56,-5 0-640,-3 0 1177,-5-6 1,5-2 578,-1-10 0,-11-65 0,-7-22 0</inkml:trace>
  <inkml:trace contextRef="#ctx0" brushRef="#br0" timeOffset="1391">647 587 8171,'-20'0'-298,"3"0"0,3 0 102,1 0 0,4 0 215,0 0 1,5 0-314,-5 0-252,7 0 360,-4 0 0,7 0 186,4 0 0,-3 2 0,7 2 0,-6-3 0,20-1 0,-1-7 0</inkml:trace>
  <inkml:trace contextRef="#ctx0" brushRef="#br0" timeOffset="5094">1451 912 7963,'0'-26'-906,"1"0"786,4 0 0,-2 2-201,5 2 0,-3-1-50,3 6 371,7-6 0,11 20 0,7-1 0</inkml:trace>
  <inkml:trace contextRef="#ctx0" brushRef="#br0" timeOffset="5137">1698 551 7963,'0'-13'0,"0"0"545,0 0 0,0 0-106,0 0 1,0 5-132,0-1 1,-1 6 304,-4-1 306,4 3-678,-11 1 0,5 0-42,-6 0 0,5 5 82,-1 4 1,0 4-28,-4 4 0,0 3 15,1 6 1,-6 0-1,1 0 1,0 4-86,4 1 0,0 0 12,0 0 1,0-3-1,0 7 1,4-5-11,1 5 0,0-5-71,0 4 0,2-5-6,6 1 0,0-2-203,0-2 1,0-6-83,0-3 1,4-2 107,1-2 0,5-6-397,-2-3 1,0-2-33,0-2 1,-3 0-230,3 0 0,1-2 151,4-2 0,-5 1-238,1-6 0,0 5 135,4-5 1,0 5-106,0-5 1,1 1 281,3-5 0,-2 0 501,2 0 0,9-23 0,1-6 0</inkml:trace>
  <inkml:trace contextRef="#ctx0" brushRef="#br0" timeOffset="5138">1906 720 7963,'-18'-7'767,"1"2"193,5 4 1,-6 1-711,5 0 0,4 0-427,0 0 1,5 0 686,-4 0-296,5 0 1,-3 6-200,6 2 1,-4 4 20,-1 1 0,1 0-149,4 0 1,0 0 114,0 0 0,0-1-97,0 1 0,4 0 233,1 0-128,-1 0 1,-3 0 5,4 0 1,-4-4 23,3 0 1,2-5 17,-2 4 1,1-3-5,-5 3-24,6-5 0,-4 3-29,7-6 0,-5 0-224,5 0-162,-6 0 299,8 0 0,-5-6-193,3-2 1,1-4-1,-6-1 1,5 0 136,-5 0 1,5 0 58,-5 0 0,2 5 56,-2-1 1,-2 5 11,2-5 234,-3 6 1,1-7 199,2 6-285,-2 0 1,3 5 99,-5 3-363,0 3 1,0 6-297,0 0 0,0 0-45,0 0 1,0-4-338,0 0 0,0-5-50,0 5 857,0-7 0,6-36 0,1-17 0</inkml:trace>
  <inkml:trace contextRef="#ctx0" brushRef="#br0" timeOffset="5139">2165 785 7963,'-7'5'705,"-1"-3"1133,4 2-1553,3 3 0,-7-1-393,4 3 529,3 2 1,-5-4-99,6 6 1,0-4-150,0 0 0,0-5 70,0 5-429,0-7 183,0 10-292,0-11 268,0 5 1,4-7 23,0-4 0,2-6 82,-1-6 0,-3-1-66,7 5 1,-5 0-154,5 0 1,-5 1-140,5-1 0,-2 0-292,2 0 1,2 0-23,-2 0 1,4 4-336,4 0 1,-1 2 394,6-1 1,-5-2-217,5 5 748,-1-5 0,40-3 0,8-7 0</inkml:trace>
  <inkml:trace contextRef="#ctx0" brushRef="#br0" timeOffset="5382">2565 615 7802,'-13'-7'0,"1"1"0,-1 6 0,0 0 0,0 0 0,0 0 0,0 0 0,0 6 1350,0 3 1,0 8-594,0 4 1,0 0-359,0 0 0,4 1-146,1 4 0,5-5 105,-1 1 0,2-6-481,2 1 1,6-3 76,2-1 0,8-5-29,2-4 1,5-8 15,-2-5 0,4-10-16,1-7 1,0-11-108,-1-11 1,1 1-92,0-5 1,-4 3 126,-1-7 0,-5-3 83,2-2 0,-4-3 402,-1-6 0,-6 10 86,-3-1 0,-2 14 947,-2 8-336,0 6-260,-6 19 1,0 9-488,-2 18 1,-2 9-131,5 12 1,-3 8 85,3 14 1,-5 3-26,2 6 0,0 6-799,0 2 1,1-4-272,-2-4 0,-1-2-766,6-6 1,-1-1 501,5-4 1,6-14-324,3-7 1,2-16 788,2-10 0,4-11 648,1-7 0,-7-57 0,-5-21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8:51.85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272 764 7814,'-6'-13'650,"4"1"-604,-7 4 1,0-2-47,-4 5 0,5 1 675,-1 4 1,6 2-211,-1 2 0,-2 3 120,2 6 1,-1 1-162,5 4 0,0 2-96,0 6 1,0 1-160,0 3 0,0 3-118,0 6 0,5 0 84,-1 0 1,2-4-130,-2-1 1,-1-1 7,6 2 0,-5-3-67,5-7 1,-5-4-266,5-4 160,-7-3 0,6-2-309,-4-4 331,-3-2 0,5-12-90,-6-2 0,-4-5 20,0-4 0,-5-5-127,5-8 0,-2-3 115,1-6 1,3 0 43,-7 0 0,6 0 91,-1 0 1,-2 2 94,2 2 0,-5 4 231,5 5 1,-6 6 92,1 2-51,-3 10 1,-5 5-1,0 11 0,0 7 110,4 11 0,0 5-71,0 4 1,0 4-91,0 4 0,0 0-84,0 9 0,1-3-68,4 7 1,2-3-153,6-1 0,0 2-29,0 2 1,6-9-246,2 1 1,5-11-438,5-2 1,2-11 369,6 2 1,0-9-663,0 1 0,-1-5 451,1-5 0,2-2 622,2-6 0,20-29 0,11-7 0</inkml:trace>
  <inkml:trace contextRef="#ctx0" brushRef="#br0" timeOffset="14">712 1257 7795,'-26'-13'0,"6"0"0,-3 6 780,5 3 1,-3 2-230,4 2 1,1 2-79,7 2 0,-2 2-182,2 3 0,2 4 20,-2 0 1,6 0-99,-1 4 0,2 3-28,2 2 1,2-2-170,2 1 0,3-1-17,6 2 1,0 1-104,0-6 0,5 1 24,-1-5 1,6-2-119,-2-2 0,0-3 52,0-6 1,-5 0-127,1 0 1,-2-6-9,-2-3 0,-2-7 132,-2-1 0,-3 0-187,-6 4 1,0-4-25,0-1 1,-6 1 47,-3 4 0,-7 0 49,-1 0 1,-2 6-136,2 3 0,3-2 22,-4 1 0,4 1-382,1 4 757,6 0 0,13-11 0,8-4 0</inkml:trace>
  <inkml:trace contextRef="#ctx0" brushRef="#br0" timeOffset="15">1062 1283 7767,'0'13'1,"-6"0"494,-3 0 1,-4 0-63,-4 0 0,3 0 26,-4 0 0,4 4-101,1 1 1,0-5 116,0-5 0,4-5-4,1 1-414,5-2 1,-3-4-102,6-2 0,6-5-44,3-8 0,4-3-122,4-6 1,-1 0 67,5 0 0,1 0-163,4 0 0,-2 5 234,-2-1 0,2 6 260,-2-1 0,-2 3 189,2 1 0,-2 5-159,1 4 0,2 4 67,-5 4 0,-1 9-35,-4 9 0,-4 3-171,-1 0 1,-5 1-158,1 0 0,-1 0-284,2 0 0,-4-1-561,3-4 22,-2-2 1,-2-10 200,0-1 1,4-6 698,0-2 0,7-41 0,0-22 0,0-5 0,0 1 0</inkml:trace>
  <inkml:trace contextRef="#ctx0" brushRef="#br0" timeOffset="16">1489 609 7761,'0'-13'697,"0"0"-33,0 1 63,0-1-413,-5 5 0,-1 10 162,-3 11 0,2 5 42,3 8 1,2 8-165,-2 4 1,4 3-159,4 6 1,3 2-96,6 7 1,2-1-191,2 6 0,-1-5-48,5 4 1,-5-4-361,2 5 1,-4-8 170,-1-1 0,0-6-281,0-7 0,-4-6-1573,-1-3 2180,-5-8 0,-3-26 0,-7-12 0</inkml:trace>
  <inkml:trace contextRef="#ctx0" brushRef="#br0" timeOffset="274">1490 1255 9300,'2'8'767,"2"-4"1,5-3-632,8-1 1,-3 0 30,4 0 1,0-1-336,0-3 1,3-2 133,-3-3 0,3-7-367,-4 3 1,5-4 143,-5 0 1,5 1-54,-5-6 1,0 5 113,-4-5 0,0 8-37,0 1 0,0 0 48,0 5 172,-6 2 1,5 0-4,-3 6 0,-2 4-18,1 1 1,-3 3 240,3-3-41,1 5 380,4-3 14,0 0 319,-6-1-423,5-6 0,-9 0 252,5 0-413,-5 0 0,4-6-70,-2-3 0,-3 2-112,7-1 0,-6-1 60,1-4 0,4 0-90,0 0-53,-2-6 1,4 5-226,-6-3 0,2 4-298,-2 4-414,-2-2-422,4 9 511,-6-4 126,0 6 85,0 0 216,0 6 59,0-4 90,0 9-71,0-9 263,0 3 1,0-3 162,0 2-63,0-2-68,0 3 1,0-3-228,0 2-124,0-3 245,0 5 124,-6 0 0,-7 13 0,-7 8 0</inkml:trace>
  <inkml:trace contextRef="#ctx0" brushRef="#br0" timeOffset="684">1957 1280 7727,'-13'-1'1040,"0"-3"0,4 2-451,1-2 1,3 2-213,-3 2 1,3 0 456,-3 0-531,5-5 0,-3 2-379,6-6 1,0 5-208,0-5 75,0 0 0,2-4 146,2 1 0,2-1-121,2 0 0,2 4 36,-5 0 1,5 1 4,-2-5 1,2 4 190,-1 0 1,3 1 13,-4-5 0,-1 4 217,2 1 1,-5 3-24,5-3 1,-5 5 471,5-2-187,-6 4-110,8 1-289,-9 0 0,5 6 35,-3 2 1,-2 4-223,2 1 0,-2-5 58,-2 1-399,0 0 1,1 2-69,3-2 1,-2-2-241,2-3 0,-1-2-359,1 2-434,-2-2 982,9-8 0,-5-1-106,3-6 1,1 0 152,-6 0 1,6 4 456,-1 1 0,8-24 0,3-10 0</inkml:trace>
  <inkml:trace contextRef="#ctx0" brushRef="#br0" timeOffset="1075">2410 943 7738,'-7'0'96,"-4"0"0,4 0 571,-6 0-391,0 0 0,0 0 178,0 0 1,0 5-11,0-1 0,0 6-95,0-1 1,0 7-94,0 1 0,0 6-77,0-2 1,4 4-1,1 1 1,5-5 21,-1 1 1,2-2-26,2 2 1,0 1 47,0-6-236,6-5 0,5-2-195,7-6 0,-1-1 97,-4-7 0,0-5-219,0-8 1,4-3 139,0-6 1,2 4-39,-2 0 1,-4 2 34,0-1 1,0-1 60,-4 9 0,-2-3-301,2 8 166,-6 2-244,2 0 1,-5 12-70,0 3 0,2 1-235,2-2 0,-1 2 814,6-5 0,34-13 0,13-6 0</inkml:trace>
  <inkml:trace contextRef="#ctx0" brushRef="#br0" timeOffset="1443">2733 904 8231,'0'-7'1484,"-5"2"0,-3 10-1187,-5 4 0,-4 4 35,0 4 0,-2 3-16,2 6 0,3-4-105,-4-1 1,5 0-196,5 0 0,2-2-301,6-6-54,0 0 0,10-6-49,3-3 1,9-9-439,-1-8 0,5-6 201,4-7 0,-1-4-292,6 0 0,-7-6 481,3 1 1,-4-7 435,-1-1 0,-2-2 0,-2 2 0,1 3 0,-6-3 0,1-3 0,-5-2 0,-2-1-64,-2 2 1,-3-2-10,-6 5 0,0-3 329,0 4 0,0 2 575,0 11 0,0 6 506,0 11 0,-2 6-643,-2 2 1,2 7-170,-2 6 0,3 4 50,1 14 0,0 3 87,0 9 0,0 7-249,0 3 1,0 2-42,0 2 1,0 1-276,0 3 1,4-3-228,0 4 0,2 0-237,-2-1 0,-2 2-524,2-2 1,-3-10-345,-1-3 1,0-8 127,0-9 1107,-5-6 0,-49-36 0,-16-14 0</inkml:trace>
  <inkml:trace contextRef="#ctx0" brushRef="#br0" timeOffset="1548">2746 946 7722,'0'-18'0,"2"2"1688,2-6 0,3 5-698,6-5 0,7 5-454,6-5 1,7 5-283,11-4 0,6-1-207,6-4 1,10 0-380,-1 0 1,1 5-1504,-5-1 1625,2 0 0,-4 2 0,6 2 0</inkml:trace>
  <inkml:trace contextRef="#ctx0" brushRef="#br0" timeOffset="3908">4133 699 7814,'6'-26'155,"-3"5"88,5-1 1,-5 6 11,1-1 1,2 2 868,-1 3-694,-1 4 1,-4 1 451,0 3 241,0 2-708,0-3 0,0 6-117,0 3 0,0 4-36,0 5 0,-4 1 108,-1 3 0,-1 3-188,2 6 0,-3 0-1,-6 0 1,0 6-49,0 2 0,0 5 81,0 4 1,0-2-286,0 2 1,-4-1 100,0 1 1,-1 2-300,5 2 0,0-2 39,1-6 1,4-1-141,4 1 1,3-7 74,1-6 0,1-7-41,3-11 0,8-3 50,5-10 0,10-3-49,-1-10 1,10-2 117,3-6 0,6-5-139,7-4 0,2 2-186,-2-2 0,3 7-134,-7-3 0,-2 5 676,1 5 0,-5-27 0,3-1 0</inkml:trace>
  <inkml:trace contextRef="#ctx0" brushRef="#br0" timeOffset="3924">4380 1049 7821,'-20'-13'2286,"1"0"1,6 4-1729,0 1 0,6 4-163,3-5 1,2 0-304,2-4 0,6 0-152,3 0 0,2-4-348,2 0 0,0-2-743,0 2 1,0 2-151,0-2 0,-1-2 657,-4 2 1,-2 0 165,-6 4 1,-3-2 160,-5-2 1,-1 3 570,-8-3 0,-3-2-78,-2 2 0,-1-1 16,1 5 1,-2 2 261,2 2 0,3-1 642,2 6 1,3-1 521,1 5-268,6 0-2134,1 0 260,23-5 1,-1 3-402,14-2 0,5-2 497,4 2 428,0-1 0,26-2 0,12-3 0,4-1 0,-1 1 0</inkml:trace>
  <inkml:trace contextRef="#ctx0" brushRef="#br0" timeOffset="3925">4950 660 7794,'-5'13'290,"-3"2"33,-4 2 1,-7 3 17,-3 6 1,1 6 274,-5 2 0,1 4-193,-9 1 1,-2-1-148,-8 1 0,6 0-877,-1 0 0,1-7 26,8-6 1,4-6-1077,4-7 1182,12-6 1,0-13 468,15-11 0,19-75 0,-7 36 0,1-1 0</inkml:trace>
  <inkml:trace contextRef="#ctx0" brushRef="#br0" timeOffset="3965">4625 801 7810,'8'-9'311,"-4"1"0,-1 5 492,1-2 1,-1 4-285,6 1 0,-2 1-50,2 4 0,2 2 244,-2 6 0,2 1-373,2 3 0,0 2-308,0 3 1,0 2-187,0-2 0,4 2-471,1 2 0,0-4-35,0-1 1,-4 1 659,3 4 0,3 17 0,1 5 0</inkml:trace>
  <inkml:trace contextRef="#ctx0" brushRef="#br0" timeOffset="6333">5054 945 7817,'-7'-13'0,"3"0"1393,-4 6 1,7 0-464,-3 3 0,4 1-228,4-6 0,-1 5-366,5-5 1,3 5-263,6-5 1,-1 1-493,5-5 1,-3-5 325,3 1 1,2-2-588,7 2 1,-2 1 291,2-5 0,-7 1-22,-1-2 0,-2-3-136,1 4-133,-2 2 583,-12 0 0,-2 12 270,-10 3 0,-6 4 67,-6 4 0,-5 5 314,5 8 1,-6 5 195,1 8 1,-1-3-269,1 4 0,-1-3-41,6 3 0,1-4-137,8 3 0,-3-7-148,7-1 1,0-6-106,4 1 0,7-4-254,6-4 1,3-4-995,10-5 1,-3 0 577,7 0 0,3-5-1876,2-4 2493,-4-3 0,24-29 0,0-8 0</inkml:trace>
  <inkml:trace contextRef="#ctx0" brushRef="#br0" timeOffset="6349">5820 545 7766,'0'-13'9,"-2"4"410,-2 0 1,-3 6 638,-6-1 1,-5 4-178,1 4 0,-2 4-376,2 5 1,1 1 105,-5 3 1,-1 5-156,-4 8 0,2-1-188,2 6 0,-1-2-58,6 1 0,-3 4-28,7-4 0,-2-2-103,11-2 1,0-4-168,4-4 0,5-5-429,4-8 1,7-4-63,1-5 1,8-1-321,1-3 0,1-4 225,8-5 1,-7 0-250,3 0 1,0 1 250,-1-1 0,5 0-747,-5 0 1419,1 0 0,-6-12 0,1-2 0</inkml:trace>
  <inkml:trace contextRef="#ctx0" brushRef="#br0" timeOffset="6350">6105 622 7780,'-13'0'1989,"0"6"0,1 1-1447,4 6 0,-2 2 22,5 2 1,0-3-177,0 4 0,4-4-128,-4-1 0,4 0-85,1 0-251,0 0 0,6-2-64,2-2 1,4-5-208,1-8 1,6-3-371,2-6 0,-1-2 115,2-2 0,-5 1-395,5-5 0,-5 3 305,5-3 1,-6-1 691,1-4 0,1-17 0,1-9 0,2-4 0,0 0 0</inkml:trace>
  <inkml:trace contextRef="#ctx0" brushRef="#br0" timeOffset="6351">6545 0 10197,'-4'15'1274,"0"2"0,-1 3-738,5 6 0,-4 0 11,0 0 0,-2 10-331,2 3 1,2 5-339,-2 4 0,3-5-445,1 9 0,-2-3-18,-2 3 1,1 0-736,-6-1 0,6-10-105,-1-7-27,-3-5 1452,5-9 0,-44-36 0,-4-14 0</inkml:trace>
  <inkml:trace contextRef="#ctx0" brushRef="#br0" timeOffset="6352">6325 648 7764,'-7'-13'317,"-5"6"1,11-4 496,-3 2 1,2 2-295,2-2 0,2 0 58,2-3 1,5-1-74,8 0 1,4-2-290,10-2 1,-3 1-304,7-6 0,4 5 65,4-4 0,0 5-129,-4-1 1,-1 8 188,-4 5 0,-2 2-29,-6 2 1,-2 6 36,-2 3 1,-8 6 117,-5 3 0,-6 5 378,1-2 0,-2 4-143,-2 1 0,0 0 26,0-1 0,0 0-355,0-3 0,0-4-466,0-5 0,0 0-416,0 0-41,0-6 0,5-1 261,4-6 0,4-7-345,4-6 0,3 0 473,6-4 0,0-2 229,0 2 0,-4 1 469,-1 7 1,-1-2 83,2 2 0,-3 3 1039,-6 2-967,0 3 0,0 1 352,0 0 0,-5 0-304,1 0 1,0 0-37,3 0 1,3 0-190,2 0 0,3 0-65,6 0 0,2-2-443,2-2 0,3 1-62,6-6 1,0 6-367,0-1 1,-2-2 115,-2 2 1,1 0-420,-6 4 0,-1 0 280,-8 0 746,-2 0 0,-29-12 0,-6-2 0</inkml:trace>
  <inkml:trace contextRef="#ctx0" brushRef="#br0" timeOffset="6353">7427 130 7788,'-19'-19'144,"-1"5"1,0-3 89,2 8 1,5 2-410,5 2 1,1 4-572,2-3 746,4 2 0,1 8 0,7 1 0</inkml:trace>
  <inkml:trace contextRef="#ctx0" brushRef="#br0" timeOffset="8775">3771 1916 9487,'0'13'861,"-4"2"-113,0 2 1,-2 7 156,1 7 0,4 3-366,-3-4 0,2 6-191,2-1 1,0 1-261,0-1 1,0-4-164,0-5 1,0 0 147,0 0 1,0-6-94,0-3-134,0-8-320,0-3 1,0-9 88,0-6 0,0-5-137,0-12 1,2-6 131,2-2 1,-1-4 120,6-1 1,-1 1 234,5-1 0,6-5-25,2 1 1,0 0 213,0 4 0,1 6-63,4 3 0,1 8 135,3 5 1,-7 8 336,3 5 1,-4 5-208,-1 8 1,4 5 372,-3 12 0,-4 0-228,0 0 1,-6 0-111,-3 0 0,1 4-164,-5 1 0,-1-1-48,-4-4 0,0 0-36,0 0 1,0-5-112,0 1 1,-6-8-14,-3-1 1,2-1-140,-1-8 0,3 0-599,-3-4 392,5 0 0,-3-7-146,6-6 1,6-6 194,2-7 1,5-4 117,5 0 0,6-6 70,6 1 1,6 2 114,-1-1 0,-2 5 44,2-1 1,-2 8-59,1 5 0,2 8 374,-6 5 1,-1 4-130,-7 4 0,1 8 0,-6 5 0,-4 6-169,-4-1 0,-6-2-139,1 1 0,-3 2-87,-1 8 0,-7-4-346,-6 3 0,0-2-141,-4-2 1,-2-5-499,2 1 0,0-2 170,4 2 0,6-8 143,2-5 810,4-7 0,24-19 0,6-12 0</inkml:trace>
  <inkml:trace contextRef="#ctx0" brushRef="#br0" timeOffset="8792">5003 1890 8280,'-8'0'1423,"-1"0"1,0 6-709,-4 3 0,-1-1 121,-3 5 0,1-3-422,-6 8 0,5 2-8,-5 1 0,2 4-111,-1 1 0,2-2-35,6-2 0,6 1-137,2-6 1,4 1-197,1-5 1,1-6-363,4-3 1,6-3 373,7-1 1,5-5-1264,-2-4 1,4-4 138,1-4 0,0-2-142,-1-2 1,1-4 532,0 3 794,-6 4 0,-1-18 0,-6 1 0</inkml:trace>
  <inkml:trace contextRef="#ctx0" brushRef="#br0" timeOffset="8793">5198 1929 10023,'-8'0'3590,"3"0"-2740,-1 0-623,4 0 0,-5 2-59,3 2 40,3-3-270,-5 5 271,6 0-191,0-5 0,6 5-858,2-6 594,4-6 0,5 1-29,0-4 1,1-1 7,-6 6 1,1-5-70,0 5 1,0-2 77,0 2 0,0 2-350,0-2 229,0 2 50,0 2 262,0 0 0,-4 0-314,-1 0 569,-5 0 1,4 0 313,-2 0 408,-4 0-333,5 0 337,-6 0 1250,0 0-1938,-6 0 0,3 0 30,-5 0-114,5 0 0,-7 2-120,5 2 0,0-2 28,0 2 0,2-3-127,-5-1 0,5 2-150,-1 2 146,-4-2 211,1 3-37,0-5-141,-4 0 0,9 0-249,-4 0 215,6 0-265,0 0 347,6 0 1,-3-4-16,6 0 1,-1-5 195,5 5 0,0-5-75,0 5 0,0-5 1,0 5 1,1-1-71,4 5 0,-2 0 24,5 0 1,-5 0-46,1 0 0,-2 0 1,-2 0 1,0 6-160,0 3 0,-2-2-347,-2 2-163,2-1 0,-5 5-41,3 0-442,-4-6 0,-3 4-522,2-7 437,-2 0 1220,9-4 0,42-52 0,18-12 0</inkml:trace>
  <inkml:trace contextRef="#ctx0" brushRef="#br0" timeOffset="8833">5922 1669 7731,'-5'-13'383,"2"2"26,-6 2 1,0-1 344,-4 6 1,1-2-141,-1 1 1,0 4 39,0-3 0,-5 2-250,1 2 1,0 6-123,4 3 0,-4 4-18,-1 4 0,1-1-1,4 5 1,4-1 14,1 2 0,5 3-70,-1-4 0,2-2-124,2-2 1,2-4 153,2-4 1,7 1-26,7-6 0,6-1-160,2-7 1,1-9-194,8-9 1,-2-4-60,2-4 1,1-2 137,-6-2 1,4-4-402,-3 4 0,-1-8 196,-4-1 1,-2-2-39,-2 2 0,-3 3 143,-6-4 1,0 6 68,0 3 1,-2 5 81,-2 8 500,2 9-215,-9 7 1,2 14 170,-8 5 0,-4 7 57,-4 10 1,-1 3-184,0 6 1,0-4 33,0-1 0,0 1-200,0 4 1,6-6-129,2-3 1,4-3-49,1-1 0,1-4-264,4-1 1,8-10 130,8-3 1,5-5-53,4-3 0,5-6 69,8-2 1,2-2 57,2 1 0,2-1 441,-6 6 1,1-1 65,-6 5 1,-4 6 243,-4 3 0,-4 4-179,-5 4 0,2 4 182,-5 10 0,-3-3-296,-6 7 0,-3-5-139,-6 5 1,-7-1-277,-6 5 1,-7-4-1,-11-1 1,2-1 31,-5 2 1,4-8-9,-5-5 0,12-12-263,1-1 1,8-8 10,5-5 0,5-11-89,8-10 1,5-7 161,8-7 0,9-6 76,9-2 0,8-4 815,5 0 0,-2 6-363,1 6 1,1 2-82,4 6 1,-1 1-184,1 4 0,-6 8-289,-3 5 1,-2 1-465,-2 8 1,0-1-964,-1 5 0,0 0 814,-4 0 830,4 0 0,6 0 0,10 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5:34.641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91 117 7734,'-19'-6'0,"5"3"0,-3-4 867,2 1 0,7 2 217,-1 4-324,6 0-511,-3 0 0,12 0 61,3 0 0,2 0-52,2 0 1,6-4 91,3-1 0,2 1-282,2 4 1,0 0 100,0 0 0,0 0-206,0 0 0,0 0-35,0 0 0,-1 0-41,1 0 0,0 0 48,0 0 0,-6 0-92,-2 0 1,-4 0 80,-1 0 0,0 0-18,0 0 327,-6 0 20,-1 0 192,-6 0 79,0 0-484,0-6 0,0 3 17,0-5-107,0 5-465,0-9 153,0 5 0,1-4 162,4 2 0,-4 2-1770,3 3 1065,4 2 1,-5-4 904,5 6 0,1 0 0,4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6:50.221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1076 533 7772,'0'-13'1069,"-6"0"0,-3 1-260,-8 4 1,1 2-54,-6 6 0,-5 1-199,-7 4 0,0 3 8,0 10 1,1 2-264,-2 6 1,-2 0-191,2-1 1,5 1-339,4 0 1,7 0 226,11 0 1,3-1-256,10-4 0,12-2 132,9-6 0,14 0-61,3 0 1,6-2 160,3-2 0,-1 2 193,-4-2 1,-1 3-53,-3 1 0,-7 1 300,3 3 0,-14-2-125,-4 2 1,-11-3-38,-5-1 0,-7 0-70,-6 0 1,-13 0-320,-13 0 0,-5-1-512,-4-4 1,-3-2 67,-6-6 0,2 0-576,2 0 1,9-7 231,9-6 0,4-7-345,4-11 1,9 3 1264,9-7 0,60-28 0,-20 25 0,0 1 0</inkml:trace>
  <inkml:trace contextRef="#ctx0" brushRef="#br0" timeOffset="13">2838 649 15393,'-4'15'1044,"-1"2"1,-3-1-1318,3 5 0,-3 1 225,3 4 1,0 0-1295,0 0 0,4-2 429,-3-2 0,2-2-888,2-3 1801,0-8 0,23-67 0,6-28 0</inkml:trace>
  <inkml:trace contextRef="#ctx0" brushRef="#br0" timeOffset="14">3019 455 7725,'0'-7'-1601,"0"1"1601,0 6 0,87 11 0,-33-3 0,0-1 0</inkml:trace>
  <inkml:trace contextRef="#ctx0" brushRef="#br0" timeOffset="15">3305 468 7727,'20'0'-498,"3"4"-624,-6 1 3897,-5-1-2001,-1-4 0,-11 4 595,0 0 1,-7 2-493,-10-1 1,2-3-206,-2 7 1,1 0-359,-1 4 0,2 4-223,-2 0 0,4 6 60,4-1 1,-1-2-101,6 2 0,0-1 33,4 5 0,0 0 69,0 0 0,0-2-284,0-2 0,0 1-312,0-6 0,-2 1-464,-2-5 1,-5-2-119,-8-2 1,3 1 1024,-4-6 0,-19-28 0,-5-12 0</inkml:trace>
  <inkml:trace contextRef="#ctx0" brushRef="#br0" timeOffset="417">4407 507 7743,'4'-13'905,"1"0"1333,-1 0-1118,-10 0 1,-1 1-553,-6 4 0,0 2 193,0 6 0,-4 0-390,0 0 1,-6 1-214,1 4 1,-4 2-8,-4 6 0,1 7-104,-6 6 0,1 4-27,-5 5 1,6 2-144,3-2 1,4 4-881,4 4 1,9-7 439,9 3 1,5-9-1020,8 0 0,7-7 177,14-1 1405,9-12 0,30-16 0,12-15 0</inkml:trace>
  <inkml:trace contextRef="#ctx0" brushRef="#br0" timeOffset="691">4564 792 7736,'-21'0'0,"-3"-4"1757,2-1 0,-1 1 90,2 4 61,-4 0-1022,11 0-703,1 0 1,9-6-219,8-3 1,9-2-351,8-2 1,5-1 192,5-4 1,2-2-220,6-6 1,-1 0 36,1 0 1,-4 2 91,-1 2 0,-3-2-371,3 2 0,-5-1 100,1 2 1,-4 6 59,-4 7 1,-3 5-564,-7-2-267,1 4 468,0 1 855,0 6 0,12 24 0,2 12 0</inkml:trace>
  <inkml:trace contextRef="#ctx0" brushRef="#br0" timeOffset="1067">5082 608 7737,'6'13'0,"-5"-4"93,3 0 0,-1-6 616,2 1 724,-4-3-989,11-1 0,-5-5-107,6-4 0,0-3-190,0-1 1,4 0-106,0 1 0,5-6 56,-5 1 0,2 0-184,-2 4 1,-2 0 57,2 0 1,-7 0-96,-1 0 1,-5 1-201,4 4 41,-5-4 225,3 11 1,-12-5 77,-2 6 1,-4 0 11,-1 0 1,-4 6 32,0 2 1,-6 2 128,1-1 0,2 7-116,-2-3 1,5 3 11,-5-3 0,7 0 219,-3 0 0,4-2-77,1-2 1,6 2 608,2-2-424,4 2 0,2 1 107,4-3 0,2 1-163,6-6 1,1 2-121,4-2 1,-3-2-67,7 2 0,-5-3-75,5-1 0,-5 0-340,5 0 1,-2-1-114,2-3 1,2 1-389,-2-6 1,-2 2 231,1-2 0,-3-2-312,3 2 1,-3 2 300,3-2 1,-5 6 24,1-1 0,-7-2-467,-1 2-404,0 0 1365,4 4 0,-18 0 0,-3 0 0</inkml:trace>
  <inkml:trace contextRef="#ctx0" brushRef="#br0" timeOffset="1617">5807 440 7723,'0'-13'-808,"0"0"1,0 4 1673,0 1 1504,0-1-1008,0-4-602,-6 6 0,-1 1-388,-6 6 0,0 0-164,0 0 0,-4 6-62,-1 3 1,-3 2 24,3 2 1,1 1-65,4 4 1,-3-4 32,3 3 1,-2 2-163,6-2 0,3 1-213,2-5 0,2-5 168,2 1 1,6-5 39,3 5 1,4-6 130,4 1 1,3-2 116,6-2 1,-4 0-141,-1 0 1,-3 0 7,3 0 1,-5 0-74,1 0 1,-2 0-151,-2 0 1,0 0-203,0 0 0,-1-5-509,1 1 1,0-2-1958,0 2 2802,6 2 0,30-49 0,13-7 0</inkml:trace>
  <inkml:trace contextRef="#ctx0" brushRef="#br0" timeOffset="1807">6312 39 7781,'-6'-7'926,"3"-3"204,-5 6 1,3-5-553,-3 5 0,4-1-55,-5 5 0,2 2-27,-2 2 1,-2 8 109,2 5 0,3 7-391,2 2 0,-2 2-328,2 6 0,-2 1-414,2 4 1,2-2-127,-2-2 1,2 2-777,2-2 0,0-4 1429,0 0 0,-17-21 0,-4-6 0</inkml:trace>
  <inkml:trace contextRef="#ctx0" brushRef="#br0" timeOffset="1948">6053 414 7722,'7'-13'7,"0"0"-5,-2 0 1,0 0 905,4 0-1,4 0-492,0 0 1,1 5-459,8-1 0,0 2-268,3-2 0,7-2-1325,3 2 1636,-4 3 0,30 1 0,1 5 0</inkml:trace>
  <inkml:trace contextRef="#ctx0" brushRef="#br0" timeOffset="2359">6455 298 7748,'0'13'26,"5"0"0,-3-4 78,2 0 0,-2-1 232,-2 5 0,0 4 179,0 1 1,0-1-70,0-4 0,-2 0 51,-2 0 0,2 0-369,-2 0-361,3 0-578,-5 0 685,4-6 1,-2-1-175,8-6 0,-1-2-114,6-2 0,0-3-454,4-6 0,1 0 418,3 0 1,-2-4 196,2-1 1,-3 1 569,-1 4 1,2 4-87,2 1 1,-7 3 216,3-3 0,-7 5-264,2-1 0,-3-2 116,3 2 1,-3-1-20,3 5 1,-3 0 36,3 0 1,-3 0-249,3 0 0,1 5-243,4-1 0,0 5 24,0-5 0,4 6 226,0-1 1,5 2 251,-5 2 1,5 0-100,-5 0 0,5 0 174,-5 0 1,0 4 199,-4 0 0,0 6 405,0-1 1,-1 7-412,-4 1 1,2 6 105,-5-1 0,0-2-251,0 1 0,-4-2-431,3-2 0,-2-1-353,-2-12 1,0 1 42,0-5 0,-2-6-285,-2-3 0,-3-2-138,-6-2 1,0-2-753,0-2 1,-6-5 701,-2-8 0,-2 1 48,1-6 0,-1 1 19,6-5 694,0 0 0,24-39 0,13-17 0,-1-6 0,-1-1 0</inkml:trace>
  <inkml:trace contextRef="#ctx0" brushRef="#br0" timeOffset="2473">7154 168 7748,'-13'-6'0,"0"3"789,1-5 0,-1 0 2938,0 0-3555,0 2-1939,5 6 1767,3 0 0,22-6 0,5-1 0</inkml:trace>
  <inkml:trace contextRef="#ctx0" brushRef="#br0" timeOffset="4810">234 1437 7772,'-7'-13'16,"1"0"-29,6 0 1,-4 4 158,0 1 0,-1 3 468,5-3-281,0 5 1,2-4 142,2 2 1,-1 4-136,6-3 0,-5 2 367,5 2-438,-1 6 1,4 1 25,-4 6 1,2 6-160,-5 2 0,3 4-112,-3 1 1,-1 1-337,-4 3 1,4-1-164,1 6 0,-1-7-441,-4 3 0,0 0 372,0 0 543,0-1 0,-29 7 0,-7 4 0</inkml:trace>
  <inkml:trace contextRef="#ctx0" brushRef="#br0" timeOffset="5236">1 1841 7828,'20'-6'235,"-7"4"0,-1-9 385,-4 2 0,-1-2-288,2-2 0,4 0-244,4 0 1,2 0 83,-2 0 1,9-2-49,9-2 1,4-2 7,4-2 1,-1-2-116,5 6 0,-4-2-344,5 2 1,-6 2 182,1-2 0,-4 4-82,-5 4 1,-4 4 225,-8 5 180,3 0 1,-13 1-90,1 3 1,-5 5 195,-8 8 1,0 2-68,0 3 1,-5 6 133,1-2 1,-5 4-63,5 1 0,-5 0-95,5 4 1,0-3-195,4-6 1,3-2 41,5-2 0,2-4-101,12-5 0,5-5 53,8-4 1,4-8-184,4-5 0,3-8-75,6-5 1,-2-2-216,-2-2 0,1-5 146,-6 1 0,-6 0 142,-6 4 1,-16 4 86,-6 1 1,-6 3 152,-3-3 1,-10 9 294,-3-1 0,-13 9-63,0 0 1,-4 2 216,0 2 1,-2 6-80,-3 3 1,-1 7 263,6 1 0,0 6-324,4-2 1,2 4-242,2 1 0,5 0-120,8 0 1,3-5-301,6 1 0,12-6-634,5 1 1,13-3 531,9-1 401,6-5 0,47-20 0,-41 1 0,0 0 0</inkml:trace>
  <inkml:trace contextRef="#ctx0" brushRef="#br0" timeOffset="6001">2541 1373 7749,'0'-7'323,"0"-5"0,0 9 388,0-5 857,0 5-1058,-6-3 1,3 12 73,-5 3 1,5 8-290,-2 4 0,3 4-200,-3 1 1,4 5-190,-3 4 0,2 2 103,2 2 0,-4 0-93,-1 0 0,1-4-410,4-1 0,0-5-1988,0 1 2482,0-2 0,0-37 0,0-8 0</inkml:trace>
  <inkml:trace contextRef="#ctx0" brushRef="#br0" timeOffset="6620">2334 1699 7777,'-8'0'616,"-3"0"0,8 0-292,-6 0 0,5 0 443,-5 0-603,7 0-253,-4 0 0,13-4-25,6-1 1,6-3-318,7 3 0,5-3 206,4 3 1,4-3-65,4 3 1,-3 0-260,3 0 0,-4 4 102,-4-3 0,1-2 234,-6 2 1,0-1 371,-4 5 29,-6 0 273,-1 0 113,-12 6 0,-1 1-210,-6 6 1,-6 0 286,-2 0 0,-4-1-14,-1-4 1,0 4-304,0-4 1,0 4-240,0 1 1,2-4-119,2-1 1,-1-4-559,6 5 180,-1-6-35,5 3 0,6-6 121,3 0 1,2-2-210,2-2 0,0 1 187,0-6 1,-1 5 153,-4-4 1,4 3 332,-3-3 1,-2 3 142,1-3 602,-5 5-288,3-3-107,-6 6 1,-6 0 381,-2 0-608,-4 0 0,-1 4 5,0 1-103,0 5 0,2-3-144,2 6 1,-1-5-12,6 1 0,-1-5-405,5 5 272,0 0 0,2 2-39,2-2 0,3-3-64,6-6 1,0 4 75,0 0 0,0 1-100,0-5 0,2-2-8,2-2 1,-4 1 99,0-6 0,0 5 78,-5-5 1,2 5-129,-1-5 230,3 7 165,-5-10 0,1 11 108,1-4 426,-6 4 214,3 1-587,-1 0 1,-2 0 281,6 0-372,-6 0 1,4 1-44,-3 4 0,-1-4-5,6 3-318,0 4 1,3-7-108,1 3 0,0-2-427,0-2 1,0 0-1889,0 0 2518,6 0 0,18-23 0,11-6 0</inkml:trace>
  <inkml:trace contextRef="#ctx0" brushRef="#br0" timeOffset="7246">3422 1579 7725,'-20'8'341,"-4"-3"0,3-5 522,-5 0 0,1 0-116,-1 0 1,4 2-313,0 2 0,5 3 18,-4 6 0,9 0-260,-1 0 0,9 0-210,-1 0 0,5 0 44,5 0 1,6-4-139,7-1 1,9-5 83,-1 1 1,8-8-195,1-4 0,7-8 37,1-2 0,3-5 23,-7 2 1,3-4 255,-8-1 1,-1-5 140,2-4 0,-11 2 310,2-2 0,-8 1-168,-1-5 1,-9 0 168,-3 0 0,-4 2-230,-1 2 1,0 5-127,0 8 1,0 8-83,0 5 0,-6 8-170,-2 1 0,-1 6 71,-4 7 0,2 10-10,-11 3 0,5 8-87,-5 1 1,2 2-116,-2 2 0,-2 0-181,2 0 1,4 4-125,0 0 0,5 0-336,5-4 1,2 0-94,6 0 0,7-6 466,6-3 0,7-12 247,11-5 1,-4-9 130,3 0 0,-2-9 197,-3-8 1,0-2-78,-3-6 0,1 3 165,-6-3 1,0 1 80,-4-2 0,-4 3 1084,-1 6-926,-5 0 1,3 5 648,-6-1-695,0 6 1,0-1 60,0 8-285,0 3 0,4 6-50,1 0 1,-1 0-173,-4 0 1,6-4 20,2-1 1,4 0-171,1 0 1,0 2-18,0-5 0,0 3 81,0-3 1,4-1 431,0-4 1,0 4-49,-4 1 0,0 0-7,0 0 0,0-4-63,0 3 1,0-1 67,0 2 0,0-4-247,0 3 0,0-2-299,0-2 0,0 0-912,0 0 475,0 0 1,0 0-687,0 0 0,-5-2 198,1-2 1234,-6 3 0,-9-22 0,-8 1 0</inkml:trace>
  <inkml:trace contextRef="#ctx0" brushRef="#br0" timeOffset="7795">4639 1592 8268,'-13'-5'1115,"0"-4"0,0 2-494,0-2 0,-4 6-201,0-1 0,0-2-24,4 2 0,-6-1-68,-3 5 0,2 6 113,-1 3 1,-1 8-250,-4 5 1,5-2-159,-1 2 1,10-5 26,-1 4 1,9-5-147,0 2 1,4-6 81,4-3 0,9-3-161,9-6 0,8-10-540,4-3 1,8-9 268,1 1 0,5-10 68,-5-3 1,0-4 222,-4 0 0,-1-1 274,-4 0 1,-4-2-52,-8-2 0,-5 3 220,-8-3 0,-3 5 389,-6 8 0,0 6-338,0 11 1,-6 5 455,-3 4 1,-4 10-232,-4 7 0,-3 11-86,-6 11 1,0 2-363,0 2 0,0 4-253,0 1 1,5 0-1659,-1-1 1,8-1 292,1 6 1491,6-7 0,35 10 0,8-5 0</inkml:trace>
  <inkml:trace contextRef="#ctx0" brushRef="#br0" timeOffset="10158">5638 1490 7737,'-13'-6'110,"0"-1"1,0-1 448,0 4 0,-4-2 810,0 2 0,-6 0-664,1 4 1,-4 1 46,-4 4 0,3 2-393,-4 6 1,5 0-211,5 0 0,-2 1-525,6 3 0,5-2 181,8 2 0,2 2-35,2-2 0,7-4-11,6-4 0,8-5-356,9 5 1,2-7 288,2 3 1,2-4 66,-6-1 0,-1 0 308,-7 0 872,2 0-345,-15 0 0,2 2-279,-11 2 0,-3-3-630,-5 4 1,1-2-404,-6 1-441,0-3 1159,11 5 0,38-19 0,20-14 0,6 2 0,-1-1 0</inkml:trace>
  <inkml:trace contextRef="#ctx0" brushRef="#br0" timeOffset="10175">6170 1427 7750,'-8'0'1259,"-3"0"1,2 0-327,-8 0 0,2 0-103,-2 0 0,1 7-307,-1 6 0,1 1 62,-5 8 1,3 4-290,-3 4 0,5 2-180,-1-2 1,-2 2-182,2 2 1,-1 1-368,5-9 0,0 1-615,0-10 0,1 1 518,-1-5 0,0-6-850,0-3 1,5-4 79,4-4 1299,3-9 0,6-30 0,3-12 0</inkml:trace>
  <inkml:trace contextRef="#ctx0" brushRef="#br0" timeOffset="10176">6636 1388 7730,'-7'0'977,"-5"-6"0,9 0-416,-5-2 0,3 2 1009,-3 6-1020,-1 0 0,-4 0-82,0 0 0,0 6-126,0 2 1,-1 8 236,-3 2 1,4 3-415,0-4 1,0 5-175,4-5 1,3 5-418,2-5 0,3 0 221,1-4-277,0 0 1,5-4 116,4 0 1,4-6-6,4 1 1,3-8-16,6-5 1,0-1-96,0 1 0,-1-2 363,-4 2 0,-1 2 451,-2-2 1,-8 6 963,3-1-157,-3 3-398,-3 1 0,-1 1-465,-6 3 0,0 4 57,0 4-227,0 1 0,6-1-141,2-3 0,8 1-641,1-6 1,8 0 385,1-4 0,4-1-568,5-3 0,6-4 321,-2-5 0,-1 0 339,-4 0 1,-5-4 100,1 0 0,-2-5 199,-3 5 0,-6 0 103,-6 4 1,-1 4 960,-8 1-623,0 5 1,-5-3-209,-3 6 0,-5 0 217,-8 0 1,1 1-112,-6 4 0,2 0-332,-2 4 0,-1 3-321,6-4 1,-5 2-344,5-1 1,1 2 67,8-2 1,-2 3-512,5 1 1,-3 0 295,3-1 1,1 1 211,4 0 1,6 5 278,2-1 0,5 0-119,5-4 1,-2 0-199,5 0 1,-4 0 13,5 0 0,0-6-625,4-2 1137,-1-4 0,47-41 0,12-11 0</inkml:trace>
  <inkml:trace contextRef="#ctx0" brushRef="#br0" timeOffset="10177">1828 2464 7736,'7'-6'228,"5"-1"50,-11-6 1,7 0 627,-4 0 1,-3 4-268,4 0 0,-8 5-61,-2-4 0,-5 0-172,2 0 1,-5-2 9,-5 5 1,-2 1-140,-6 4 0,-1 0-68,-3 0 1,1 6-21,-6 2 0,-1 8 25,-7 1 1,3 7-112,-3-3 0,4 4-35,4 1 1,4-1-92,5 1 1,6-5-211,2-4 1,10-3-299,3-1 1,15-6 233,8-2 0,12-4-165,9-1 1,5-4 178,8-1 1,2-5 61,2 2 1,-7 1 231,2-2 1,-13 6 103,-4-1 1,-6 4 165,-7 4 0,-9 9 178,-12 9 0,-13 8 464,-13 4 0,-11 4-625,-11 1 0,3-5-251,2 1 1,4-6-355,5 1 0,4-9-1866,8-3 310,3-4 0,19-10 745,9-8 1,14-10 1117,12-17 0,9 0 0,7-5 0,4-5 0,0 0 0</inkml:trace>
  <inkml:trace contextRef="#ctx0" brushRef="#br0" timeOffset="10518">2645 2500 7725,'38'0'1267,"1"0"271,0 0 1,-7 2 436,-6 2 651,-6-2-2045,-13 3 0,-2-5-120,-10 0 1,2 0-1136,-5 0 1,3 0 673,-3 0 0,16-28 0,1-8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4:46:36.85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0 220 7926,'0'-33'3211,"0"2"-2626,0 5-514,0 11-115,0 4 0,6 12-4,3 4 0,8-3 262,4 7 1,4-6 29,1 1 1,6-2 159,2-2 0,4 0-134,0 0 0,7-6 26,3-3 0,-4-2-303,-1-2 1,2-2-170,-2-2 0,5 3 83,-5-4 0,-1 8-200,-8 2 0,-2 5-1022,-6-1 0,0 2 106,0 2 1209,-6 0 0,-7 6 0,-7 1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08:43.468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79 1049 7922,'-12'-9'175,"2"1"366,1-2 0,5 4-25,-5 2-105,7-4 113,-4 7-26,6-11-10,0 11 0,6-5-271,1 12 1,4 1-21,-2 6 0,1 2-84,-6 2 1,1 3 51,-5 6 0,1 0-113,3 0 0,-2 5 136,2 4 1,-2-2-36,-2 2 1,0 1-57,0 7 1,0-1-152,0 5 1,0-7-108,0-1 1,-5-1 44,1-8 1,-5-4 12,5-4 0,-2-12 65,2-2 12,2-5 1,-5-4-73,3-4 0,2-8-135,-2-8 0,-2-5 75,2-4 0,0-3 30,4-6 1,0-5-99,0 1 0,0-4 91,0 4 1,1-6 43,4 1 1,-3-1 69,7 2 0,-5 3 178,5 10 0,-2-2-76,2 6 0,2-1 176,-2 5 0,3 6-140,0 3 0,6 3 55,-1 1 1,2 4-35,-2 0 0,-3 6-67,4-1 1,0 3-115,0 1 0,-1 0 117,-4 0-54,0 5 0,0 7 47,0 5 1,-6 2 6,-3-2 0,-2 3-82,-2 6 0,0 2 0,0 2 1,-7-3 3,-6 4 0,-2 0 7,-6-1 1,-2 6-100,-8-1 1,4-3-32,-3-2 0,-2-3-232,2-1 1,1-6-49,7-2 1,4-5-210,5-5 1,1-3 47,4-10 1,2-2-238,6-6 0,6-6 805,2-2 0,33-32 0,8-9 0</inkml:trace>
  <inkml:trace contextRef="#ctx0" brushRef="#br0" timeOffset="350">558 1296 7946,'-13'7'310,"0"-2"386,0-4 1,-1-1-330,-3 0 1,2 0-161,-2 0 0,2 0 72,3 0 1,3-1-89,0-4 1,6-2-143,-1-6 0,3-4 69,1 0 0,1-6-175,3 1 0,8-2 125,5-2 0,6 1-121,-1 4 0,-2-2-187,2 5 1,-1 1-188,5 4 1,-4 2-277,-1 2 0,-3 2 127,3 2 1,-4 3-58,5-7 1,-6 6 346,1-1 0,-1 2 286,1 2 0,-2 0 0,2 0 0,-8 0 0,2 0 0,-4 0 0</inkml:trace>
  <inkml:trace contextRef="#ctx0" brushRef="#br0" timeOffset="683">907 972 7871,'0'7'-879,"0"-1"1366,0-6-26,0 0 98,0-6-114,0 5 302,0-5-390,0 6 497,0 0-526,0 6 0,0-3-105,0 6 0,-4-1-60,-1 5 1,1 4-21,4 1 0,-4 0 12,-1 0 0,1-4-133,4 3 1,0 2 45,0-2 0,0 1-157,0-5 0,4-5 98,1 1 1,5-6-188,-2 1 27,4-2 1,1-4 2,0-2 0,-2-3-59,-2-6 1,-2-2-44,-2-2 1,-4 1-228,3-5 1,-4 0 87,-4 0 0,1 1-88,-6 2 1,1 4 79,-5-3 1,0 4-12,0 4 0,0-1-365,0 6 773,0-1 0,0 23 0,0 3 0</inkml:trace>
  <inkml:trace contextRef="#ctx0" brushRef="#br0" timeOffset="1118">1335 1037 7859,'0'7'1065,"0"5"-651,0-4 1,0 10-12,0 3 0,-5 4-122,1 1 1,0 5-27,4 4 0,-2 2-43,-2 2 1,2-6 26,-2-2 0,1-4-20,-1-1 0,3-6 206,-4-3-26,4-8-421,1-3 0,0-8-332,0-2 0,0-5 154,0-8 0,1-7-228,4-7 1,-3-5 241,7 2 0,-5-5-51,5-4 1,-2 2 47,2-2 1,2-1 16,-2 0 1,7 1 339,1 4 1,5 2 14,-5 2 1,2 9 58,-2 9 0,-3 4-111,4 4 0,-4-1 50,-1 6 1,-1 6-55,-4 6 1,-2 5-32,-6 4 0,0-1 37,0 6 0,-6-1-46,-2 5 0,-5 0 9,-5 0 0,2 0-349,-5 0 0,4-4-397,-5-1 0,6-3 169,-1 3 1,-2-5-306,2 1 0,4-7 278,4-1 0,5-6-601,-5 1 839,6-2 1,-1-2 269,8 0 0,9 0 0,25-23 0,9-6 0</inkml:trace>
  <inkml:trace contextRef="#ctx0" brushRef="#br0" timeOffset="1459">1841 1037 7853,'7'-6'0,"-1"3"144,-6-5 321,0 5 74,0-9-148,0 11 1,-6-5 8,-2 6 0,-4 0 11,-1 0 0,-4 5 49,0-1 0,-5 6-153,5-1 1,-5 2-60,5 2 0,-5 1 4,5 4 0,0-2-1,4 5 1,4-5-166,0 1 1,7 2 100,-3-2 0,4 1-209,1-5 1,6-1-67,2 1 0,5-4-72,4 0 1,-1-6 51,6 1 1,-6-4-80,1-4 1,2-4-61,-2-5 0,-1-1-190,-8-3 1,3 1 31,-7-6 0,0 5-198,-4-5 1,0 5-187,0-4 0,0 5 316,0-2 0,-6 0 14,-2 0 0,1 1 92,-2 4 1,6 0 366,-1 0 0,2 6 0,2 1 0,0 6 0</inkml:trace>
  <inkml:trace contextRef="#ctx0" brushRef="#br0" timeOffset="1792">2047 829 7863,'8'0'1383,"-4"0"-1238,-8 0 1,-4 1 66,-5 3 0,0 4 26,1 5 0,-7 4 35,-3 0 1,-1 0 119,2-4 1,-4 5-203,3-1 1,4 5-28,1-5 1,8 0-126,5-4 0,2 0 96,2 0 1,3 0-29,6 0 0,1-2 44,11-2 0,5 7-8,4-3 0,1 3-88,-5-3 1,0 0-158,-1 0 0,-4 4 20,-4 0 1,-4 5-132,-5-5 1,-2 5-1,-6-5 0,-7 5-179,-6-5 1,-7 4 40,-10-3 0,2-1-72,-2-4 1,3-6-105,1-3 1,1-2 3,4-2 0,2-6-96,6-3 0,6-6 210,3-3 1,2-3 408,2 4 0,6-5 0,3 5 0,54-41 0,-24 26 0,0 1 0</inkml:trace>
  <inkml:trace contextRef="#ctx0" brushRef="#br0" timeOffset="2067">2384 1036 8491,'8'0'816,"-4"0"-582,-8 0 1,-4 2 124,-5 2 0,0-3-126,0 4 0,1 2-14,-1 1 1,0 0 49,0 0 0,0-3-55,0 3 0,4-3-136,0 3 1,5-3 62,-5 3 1,7-4-34,-3 5 1,4 0 13,1 4 1,6-5-117,2 1 1,5 0-77,4 4 1,-1-6-279,6-3 1,-5 2-228,5-2 0,-2 1 258,2-5 0,1-5-275,-6 1 1,0-8 164,-4-1 0,4-1-300,1-8 0,-1 5 264,-4-4 0,-4-1 463,-1-4 0,-5-6 0,-3-58 0,-4 34 0,1 1 0</inkml:trace>
  <inkml:trace contextRef="#ctx0" brushRef="#br0" timeOffset="2207">2554 663 7840,'0'-20'222,"0"-3"47,0 6 1,0 4 422,0 4-135,-6 6 0,5 3-96,-4 9 0,0 8 130,0 5 0,1 8-204,4 5 0,-4 8-126,-1 4 0,1-2-429,4-2 0,1 2-280,4-2 1,2 2-513,6-2 1,1-9 554,4 1 405,2-6 0,52-21 0,11-3 0</inkml:trace>
  <inkml:trace contextRef="#ctx0" brushRef="#br0" timeOffset="4580">3590 793 7860,'-13'-4'85,"0"-1"0,0 1 638,0 4 0,-7 1-334,-6 4 1,-2 8-416,-6 8 1,-1 4 228,-4 1 1,0 0-9,1-1 1,6 1-48,6 0 1,6-6 13,7-2 0,6-4-130,2-1 0,10-1 74,3-4 0,10 4-32,3-4 0,9 4 132,5 1 1,-2 1 130,2 4 0,-1-4-246,5 3 1,-4 3-123,-1 2 0,-6-2 70,-3 2 1,-6-1-115,-10 5 0,-6 0 43,-12 0 0,-7 0-163,-14 0 0,-5-4-16,-8-1 0,1-5-89,-5 1 1,5-4-129,-1-4 1,8-3-101,5-6 0,9-10-265,3-3 0,10-9 269,3 0 0,4-2 43,1-2 0,6-4 481,2 0 0,4-1 0,18 0 0,5-3 0</inkml:trace>
  <inkml:trace contextRef="#ctx0" brushRef="#br0" timeOffset="4590">3745 1079 9148,'2'13'939,"2"0"0,-3 1-426,4 4 1,0-3-145,0 7 1,5 0-13,-2 4 1,8-5-218,1 1 1,2-6-94,-2 1 0,-1-7-404,6-1 0,-2-7 295,2 3 1,-2-11-805,-3-7 1,-2-6 120,2-7 0,-3 0-173,-1 1 0,-4-6 403,-1 1 0,-3-4-79,3 3 594,-5-5 0,9-43 0,-5-17 0</inkml:trace>
  <inkml:trace contextRef="#ctx0" brushRef="#br0" timeOffset="4591">4238 651 7887,'0'8'864,"0"-3"0,0 2-280,0 6 1,1 6-124,3 7 0,-1 6-120,6 2 1,-5 5 23,5 4 1,-6-1-135,1 6 1,2-5 26,-2 4 1,0-6-99,-4-2 1,-4-3-110,0-11 1,-5-1 53,5-12-132,-6 1 0,8-7-127,-2-6 1,4-3-11,4-10 1,3 2-179,6-11 0,2 1 171,2-5 0,-1 0-89,6 0 1,-2 1 359,1 4 1,2 2-86,-5 6 0,-1 4 134,-4 1 1,0 5 22,0-1 0,-2 8 169,-2 5 1,1 6-218,-6 3 1,1 6-190,-5 2 0,-6 0 42,-3 4 1,-8 2-205,-5-2 1,-6 5-97,-3-5 0,0-6 96,0-6 0,8-5-89,-3-5 0,9-2-376,0-6 0,8-7-419,5-6 1,8-6 336,5-7 774,2-5 0,37-37 0,8-14 0</inkml:trace>
  <inkml:trace contextRef="#ctx0" brushRef="#br0" timeOffset="4592">4782 1157 7406,'0'7'2188,"-2"0"-1411,-2-3-618,3-2 0,-9 5 184,5-3-146,-5-2 0,7 4 172,-5-6-249,5 0 0,-3-2-157,6-2 0,0-3-97,0-6 0,6 0 53,2 0 0,4 0 107,1 0 1,0 0 82,0 0 1,4 1 149,0 4 0,1-2-87,-5 5 0,0 1 179,-1 4 0,1 1-156,0 4 1,-4 2-22,0 6 0,-2 0-114,2 0 13,-4 0 1,-5 0-127,0 0-11,0-6 0,2 3-188,2-6 0,-1-5 73,6-8 0,1-2-26,7-2 1,-1-6 150,5-3 0,-3-1 172,3 2 1,-1 2 24,2 6 1,-3 2 111,-6 2 1,-5 3 173,1 6 1,-6 6-211,1 3 0,-2 8 10,-2 5 0,-5 6-226,1 3 0,-5-1-214,5-4 1,0 0-151,4 0 1,0-6-1371,0-3 1171,0-3 1,5-6-370,4-4 0,4-6 350,4-6 1,-2-2 246,2-12 1,-1 1 96,1-5 1,-3 0 234,4 0 0,-4-40 0,-1-11 0</inkml:trace>
  <inkml:trace contextRef="#ctx0" brushRef="#br0" timeOffset="4593">5443 949 7792,'0'9'689,"0"0"0,0-1-176,0 5 0,1 5-139,3-1 0,-2 6-189,2-2 1,2 4-117,-2 1 0,1 0-81,-5 0 0,0-2-272,0-2 0,0-8-418,0-5-101,0-6 0,1-9 803,3-11 0,16-36 0,8-15 0,4-6 0,-1-1 0</inkml:trace>
  <inkml:trace contextRef="#ctx0" brushRef="#br0" timeOffset="4594">5844 470 9959,'-4'14'1191,"0"4"0,-1 2-798,5 6 1,2 7-79,2 6 1,-2 1 124,2 7 1,2 1-11,-2 4 0,0 1-283,-4 3 0,0-7-325,0 3 1,-5-9-206,-4 0 0,2-7-537,-2-1 0,2-12-530,-2-1 163,4-12 0,5-6 660,0-8 0,5-6 627,4-12 0,26-40 0,6-20 0</inkml:trace>
  <inkml:trace contextRef="#ctx0" brushRef="#br0" timeOffset="4708">6168 404 7793,'0'7'384,"0"5"1,-4-4-46,0 10 0,-5-1 405,5 9 1,-2 0-150,2 13 0,2-2 53,-2 11 1,-2 1-92,2 7 1,0-2-165,4 7 1,1-6-311,3 1 0,-1-7-210,6-2 1,-6-3-344,1 3 1,-2-7-80,-2-1 0,0-7-728,0-10 1,-6-4 764,-3-5 1,2-6-118,-2-2 629,1-10 0,-23-48 0,-3-17 0</inkml:trace>
  <inkml:trace contextRef="#ctx0" brushRef="#br0" timeOffset="5294">5768 961 7776,'-13'-13'656,"6"5"-19,2-1 386,-2 6-671,6-3 1,1 6-127,8 0 1,9 0-7,5 0 1,4 0 22,4 0 0,3 0-27,6 0 1,6 0 0,2 0 0,4 0-340,1 0 1,-1-5-101,1-4 1,-7 2-245,-6-2 1,-7 5 246,-11-5 179,-2 6 1,-13-2 20,-6 5 0,-6 0-25,-7 0 1,-2 0 53,-2 0 0,3 1 266,-3 3 0,2-1-79,2 6 1,0-2 284,0 2-487,0 2-17,0-4-311,6 6 313,1 0 0,6-4 31,0 0 0,10-5-3,3 5 1,5-5 122,-1 5 0,5-1 93,8 5 0,1 0-121,4 0 1,-2 0-109,-3 0 1,-2 0 67,2 0 0,-3-2-24,-1-2 0,-6-3 14,-2-6 1,-4-2-6,-1-2 0,0-5-42,0-8 1,-4 1-7,-1-5 1,1-2-95,4-8 1,-5 4 42,1-3 1,0 2-124,4 3 1,-5-1 207,1 0 1,-6 1 149,1 4-41,3 2 341,-5 6-174,-2 6-33,-7 1 1,-6 12-55,0 2 1,6 4-230,2 1 1,-1 0-201,2 0 1,0 4 198,4 0 1,1 1-125,4-5 0,2 0 242,6 0 0,5-2 109,4-2 1,-2 2-267,2-2 1,-1-3-89,5-2 0,0 2-366,0-2 1,-4 0 158,-1-4 1,-5-5-13,1-4 1,-2-3-148,-2-1 1,-6-1-454,-3-3 1,-2-2 301,-2-3 0,0-2 652,0 2 0,-35-42 0,-8-13 0</inkml:trace>
  <inkml:trace contextRef="#ctx0" brushRef="#br0" timeOffset="5475">5624 143 7830,'-33'-20'1,"7"1"96,13 12 1,10 1-98,12 6 0,63-40 0,-23 15 0,0-1 0</inkml:trace>
  <inkml:trace contextRef="#ctx0" brushRef="#br0" timeOffset="7822">7037 807 7503,'-6'7'791,"4"-1"-566,-3-6 77,-1 6-188,5-5 0,-7 6 131,4-3 10,3-2-5,-5 4 153,6-6-134,-6 0-60,5 0 104,-5 0-180,6 0 60,0 0-90,0-6 1,-2 0-25,-2-2 1,1 0-84,-5 4 1,-2 1 34,-8-6 1,4 7-17,-3-3 0,-4 4 80,0 1 1,-2 0-26,1 0 1,-2 0-11,2 0 1,-2 6 70,-2 2 1,6 8 17,2 1 1,1 6-32,4-1 0,-1 2 14,9 2 0,1 5-161,4-1 0,3 0 79,5-4 1,3-6-228,10-3 1,1-4 78,4-4 1,1-3-178,3-6 0,-2-6-1,2-3 1,2-9-108,-2-8 0,0-6 136,-4-7 1,-4-1 57,-1-3 1,-5-3 437,1-6 1,-2-4-171,-2 0 0,-2-6 387,-2 1 1,2-2-46,-2-2 1,-2-3 162,2 3 0,-6 11 363,1 15 422,3 6-1051,-5 18 1,3 7-242,-5 16 1,-1 8 270,-3 14 0,1 5-97,-6 8 0,5 8-630,-5 5 0,2 7-533,-2 2 1,4-5-1052,5 5 1,0-4 1962,0-1 0,2-10 0,1 4 0,1 1 0,-1-1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09:18.150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0 1041 7717,'0'-13'905,"0"0"0,0 0-625,0 0 0,0 5-170,0-1 151,0 0-81,0 2 214,6-4 0,1 9-136,6-2 0,-3 4-165,3 4 1,-3-1-63,7 6 1,-2-2-192,-2 1 1,0 4-134,0-3 1,1-2-269,3 1 1,-2-5 102,2 2 0,-3-4-1009,-1-1 1467,6 0 0,7-29 0,7-7 0</inkml:trace>
  <inkml:trace contextRef="#ctx0" brushRef="#br0" timeOffset="11">893 772 6735,'7'7'258,"-1"0"947,-6-2 0,0-3-746,0 7 0,0 0-248,0 4 0,-4 1 73,0 3 1,-2 4 142,2 4 0,2 6-219,-2-1 0,-2 6-28,2-2 0,-2 2-99,2-1 1,2 1 74,-2-6 1,2-5-223,2-8 1,0-3-75,0-1 0,2-5-33,2-4 1,-1-8 114,6-5 0,-6-5-71,1-8 0,-3-1-42,-1-12 1,0 1-113,0-5 0,0 0 90,0 0 0,0 0 61,0 0 1,0 1 155,0-1 0,0 0 3,0 0 0,0 1 108,0 4 0,2-2-41,2 6 0,3 2 135,6 2 1,0 8-108,0-8 1,0 8 43,0 1 0,1 4 23,4 5 1,-2 2-43,5 6 0,-5 0-169,1 0 0,-2 6 99,-2 2 0,-5 9 19,1 5 1,-6 3 17,1 0 1,-1 6 5,1-1 1,-2 5-102,2-5 0,-4 6 0,-4-2 0,1 4-168,-6 1 1,1-6 8,-5-3 1,-5-3 112,1-1 0,0-1-5,4-4 1,1-2-64,4-6-94,-4-6-1,11-1 303,-5-6 100,12-6 0,2 5-110,10-4 1,-3 4 80,7 1 0,-5 1 56,5 4 1,-5 2-214,5 6 0,-6 4-345,1 0 0,-7 7-37,-1-3 1,-6 4-328,1 1 1,-3-6-534,-1-3-847,0-3 2062,0-1 0,-5-34 0,-3-10 0</inkml:trace>
  <inkml:trace contextRef="#ctx0" brushRef="#br0" timeOffset="239">1244 1081 7701,'13'0'578,"0"0"894,0 0-575,0 0-653,6 0 0,-3-2 90,5-2 0,-5 3 196,1-4 1,3 0-229,2 0 0,-2-5-177,2 2 1,-1-5-84,5-5 0,-1 2 69,-4-5 0,2 4-64,-5-5 0,0 2 174,0-2 1,-5-2-32,0 2 1,-6 3-652,-7 2 1,0 3 44,0 1 1,-6 1 324,-3 4 1,-4 2 210,-4 6 0,3 3 56,-3 5 0,-2 2-135,2 12 0,-5 1-10,5 7 0,-1-1-39,5 6 0,0-5-165,0 5 0,5-7-106,-1 3 1,6-8-392,-1-2 1,4-2-602,4-2 0,4-1 143,4-12 1128,7 1 0,30-63 0,13-14 0</inkml:trace>
  <inkml:trace contextRef="#ctx0" brushRef="#br0" timeOffset="1023">1749 901 7684,'0'13'1400,"0"-5"0,0 3-915,0-2 1,0 4-1,0 4 0,-6-1-33,-3 5 1,2-3 136,-2 3 0,2-5-287,-2 1 1,-1-2 40,6-2-653,0 0 0,4-8 265,0-5 1,1-11-205,4-11 1,6-2 95,6-2 1,6-1-37,-1-4 0,2 4 45,2-3 0,0 8-36,0 5 1,-1 3 535,-4 1 0,4 1 128,-4 3 1,-2 4-198,-2 5 1,-2 7-34,-2 6 1,-6 6-211,-3 6 0,-2-3-129,-2 0 1,0-5-281,0 5 1,0-11-418,0 2 89,0-9 0,1 1 105,3-10 0,4-6-301,5-6 0,1-7 278,3 3 0,-2 2 105,2 2 0,-1 4-67,1 4 0,-7-1 304,3 6 1,-3 0 268,3 4 0,-4 4 20,-1 0 1,-3 2 9,3-2 146,-5 3 0,4 6 185,-2 0 1,-4-4 1551,4 0-1370,-4-1 1,-1 10 161,0-1 1,0 0-165,0-4 0,1 4 16,4 1 0,-4 0-185,4 0 1,2-5-129,1 0 0,4-2-229,1-7 0,1 1-241,3-5 0,-2 0-313,2 0 0,-7-7 135,-1-6 1,-2-2-171,2-6 0,1-1 275,-6-4 0,0 0-60,-4 0 0,2 5 0,2-1 1,-2 0 138,2-3 0,2 4 130,-2 4 0,5 3 150,-5 1 1,6 6 254,-1 2 122,2 4 0,2 1 186,0 0 1,0 6-261,0 2 0,0 4 27,0 1 1,4 4-96,1 0 1,-5 0-41,-5-4 1,1 0-148,4 0 1,3 0-199,-3 0 0,7-1-161,-7-4 1,3 3 173,-4-7 1,6 0-185,-1-4 0,5 0 65,-5 0 1,5 0-42,-5 0 1,6 0 67,-2 0 1,0 0-46,0 0 0,-4 0 146,5 0 0,-2-1 138,2-4 1,-3-3-371,-7-10 0,1 3 65,0-7 1,0 0-3,0-3 0,-5-1 152,-4 0 0,-1 0 185,1 0 0,-3 0-25,4 0 1,-4 6 170,-1 3 0,-1 4 15,-4 4-30,4-3 0,-5 12 180,6 0 0,0 6 22,0 7 0,0 4 128,0 1 1,3 3-555,6-3 0,1 3-475,11-4 0,0 1-310,0-5 1,4-2 777,-4-2 0,27-15 0,7-8 0</inkml:trace>
  <inkml:trace contextRef="#ctx0" brushRef="#br0" timeOffset="1365">3641 512 8784,'-13'7'2826,"0"6"-2237,0 0 0,-2 5-108,-2 8 0,-2 6 84,-2 3 0,-2 6 197,5 3 0,3-7-361,6-7 1,3-4-281,6-4 1,7-9-215,6-9 0,10-10-110,8-7 0,3-11-295,-4-11 1,5-4 161,-5-4 1,0-1-436,-4-4 1,-4-2 371,0 2 1,-7-2-8,3-2 0,-5-6 285,-5-2 1,-1-1 430,-2-3 0,-4 13 68,4-1 0,-4 16 23,-1 10 1,0 13 450,0 13 0,0 15-156,0 15 0,-4 18 306,-1 21 1,-6 9-736,-2 12 0,-2 1-655,-6 0 0,5-2-4007,-1-3 4395,2-8 0,0-6 0,2-3 0,2 3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09:13.916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1 195 8444,'0'-7'1559,"0"1"-1139,0 6 52,0 0-263,6 0 1,-4 0 0,7 0 0,0 2 26,4 2 0,0 9-27,0 9 1,5 8-1641,4 4 0,-2 5 2692,2 5 0,-5 6-604,5 6 0,-8 0-617,-1-4 0,-2-6-7,-6-3 1,-1-4-230,-4-4 1,-1-11 23,-4-11 1,2-1 55,-5-8-129,5 0 1,-9-11-97,4-6 0,-2-6-203,1-6 0,-3-9 282,4-4 1,-5-3 123,-4-6 0,2-1-24,-2-4 1,3-4 154,1 0 1,1-3 113,3 7 0,-1-1-88,6 10 0,0 5 408,4 8 0,1 8-88,3 5 1,5 4 48,8 5 0,5-4-105,8 3 0,3 4 9,6 0 1,6 4-74,2 1 0,8 7-14,1 6 1,-1 3-246,-8 10 0,2-2 19,-5 11 1,-3-1-30,-6 5 1,-5 0 54,-8 0 1,-5 4-182,-8 0 1,-4 5 146,-5-5 1,-5 0 18,-4-4 1,-10 0-51,-7 0 0,-1-2-6,-8-2 1,1-3-175,-5-6 0,-1-6 76,-3-3 0,2 0 85,-2-4 1,3-3-16,1-10 1,4 0-98,1 0 1,9 0-47,-1 0 1,9-4-235,0 0 1,7-2-293,1 2 346,6 2 0,-1-4-232,8 6 1,-1-1 238,6-3 1,5 1-177,8-6 586,2 0 0,42-27 0,11-5 0</inkml:trace>
  <inkml:trace contextRef="#ctx0" brushRef="#br0" timeOffset="10">1115 376 7783,'0'-13'2241,"-4"4"-1918,0 0 1,-6 5-117,1-4 0,2 5-36,-2-2 1,0 4-13,-4 1 0,-4 1 29,0 4 0,-6 8 79,1 8 0,-7 5 85,-1 4 1,-1 3-188,0 6 1,5 0 0,0 0 0,6-6-173,7-3 1,6-4-223,3-4 0,5 1 101,8-6 1,5-1-137,12-7 1,2-3 121,2-6 1,-1 0-31,5 0 0,-5-6 9,1-3 0,-2-2-37,-3-2 0,0-5-153,-3 1 0,-5-2 152,-9 2 1,3 3-51,-7-4 0,-1 0 5,-8 0 0,1 3-189,-9 6 1,3-1-56,-7 6 0,2-7 490,2 3 0,-17-4 0,-4-1 0</inkml:trace>
  <inkml:trace contextRef="#ctx0" brushRef="#br0" timeOffset="11">1284 415 7775,'7'5'-456,"-1"-3"456,-1 4 0,-2-6 0,6 0 0,-6 5 285,8 3 1,-5 4 423,3 1 0,-2-4-483,-3 0 0,-1-5-43,6 5 1,-6-5 421,1 5-282,-3-6-55,-1 8 40,6-10-100,-4 5 0,5-6-95,-3 0 1,-1 2-77,6 2-75,-1-3 1,5 7-42,0-4 0,0-1-15,0 5 0,0 1-62,0 4 0,0 0-208,0 0 1,0-2 67,0-2 1,-4 3-451,-1-4 314,1 4 0,4-5-289,0-3 0,-5-2 324,1-2 0,0-3 191,4-6 0,1-1 86,3-11 1,-2-1 219,2-4 1,-3 2 8,-1 2 0,0 3-89,0 6 1,2 5 270,2-1 0,-3 6 256,4-1 0,-3 4 585,3 4 1,2-1-424,6 6 0,-5-2-377,1 2 0,4 1-148,4-6 1,0 2-61,-4-2 1,0-3-152,0 4 1,0-10 99,0-3 1,-4-4-138,-1-1 1,-6 0 35,-2 0 0,-6-4 43,-7 0 1,-2 0 266,-2 4 0,-5 0-34,-8 0 0,-3 5 74,-6 4 1,0 3-84,0 1 1,5 5 62,-1 4 1,8 7-181,1 1 0,1 8-189,8 1 1,-1 0-215,5 4 1,2-3-550,2-1 0,9 0-80,9 0 1,2-2 111,2-2 798,6-3 0,35-18 0,16-2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5T15:10:34.300"/>
    </inkml:context>
    <inkml:brush xml:id="br0">
      <inkml:brushProperty name="width" value="0.06005" units="cm"/>
      <inkml:brushProperty name="height" value="0.06005" units="cm"/>
      <inkml:brushProperty name="color" value="#004F8B"/>
    </inkml:brush>
  </inkml:definitions>
  <inkml:trace contextRef="#ctx0" brushRef="#br0">1077 610 7748,'8'-6'-809,"-3"4"0,-3-8 1297,2 6-390,-3-6 1,5 7 102,-6-6-127,0 6 0,0-4 72,0 3-29,0 3-27,0-11-79,0 5 0,0-2 75,0 1 1,0 3 58,0-3 21,0 5-91,0-9 1,0 9 59,0-5 23,0 5 23,0-9 12,0 11-82,0-11 15,-6 11-6,5-5-40,-10 0-31,9 5 3,-9-5-101,3 6 0,0 0 85,-1 0 0,5 4-8,-5 1 0,5 5 34,-5-1 0,5 1 10,-5-2 0,2 8 77,-2-3 0,2 3-102,3-3 0,1 4 1,-6 0 1,6 1-12,-1-5 0,3 0 3,1 0 1,0-1 5,0 1 1,5 0-8,4 0 0,-2-4-15,2 0 1,0-6 1,4 1-114,-1 3 1,1-6 60,0 4 1,-1-5-245,-3-5 183,2-2-63,-4-6 1,2 0 67,0 0 1,-7 0-16,3 0 1,-2 2-14,1 2 1,-3-2-99,4 2 349,-4-2-102,-1-2 1,0 4 250,0 0-224,0 7 239,0-4-158,0 6-54,0 0 1,0 6 23,0 2 1,0 4 113,0 1 1,4 1-20,1 3 1,5 3-64,-1 6 1,6 2 90,3 2 0,5-1-158,-2 5 1,-1-1 14,2 2 0,-2 5-7,2-5 1,-4 1-101,-5-6 0,-1-2 78,-3 2 1,1-3-25,-6-1 0,0-4-46,-4-1 0,0-5 89,0 1-56,0-2 0,-5-2 54,-4 0 1,-3-6 85,-1-3 1,-1 2-139,-3-2 1,1 1-56,-6-5 1,-1 0-226,-7 0 0,1-2 92,-5-2 0,1-2 186,-2-3 1,-2-2 11,2 2 1,3 2 84,2-2 0,7 7-110,1-3 0,5 4 7,-4 1 0,5 0-13,-2 0 0,4 0 30,1 0 0,0 0 25,0 0 0,5 0 65,-1 0-91,6 0 1,-4 0-18,3 0-6,2 0-36,-4 0-138,6 0-123,0 0 1,6 1 328,3 4 1,2-3 54,2 7 0,0-5-103,0 5 0,4-2 14,1 2 1,3 1-37,-3-6 0,5 2 21,-2-2 1,4-2-16,1 2 0,0-4-86,-1-4 1,3-5 24,2-8 1,-3 1-175,4-6 0,-5 1 31,-5-5 0,4-4 161,-4-1 1,-2-3-9,-2 4 0,-7-5 15,-1 5 0,-6 0 13,1 4 0,-2 1-35,-2 4 123,0-4 1,-2 11-9,-2-4 0,1 10-7,-6 3 0,5 4 65,-5 1 0,2-1-4,-2-4-85,-2 4 1,8-5 19,-6 6-19,7 0 1,-6 0-86,4 0-28,3 0 55,-5 0 0,6-1-100,0-4 0,-2 4-268,-2-3 211,3-4 1,-5 1-91,6-6 0,0 5 75,0-1 0,-4 0 40,-1-4 1,1 0 51,4 0 1,-1 0-23,-4 0 1,4-4 50,-4 0 1,0-2 238,0 2 1,0 3 39,0-4 1,2 4-42,-5 1 0,5 0 76,-1 0 1,-2 4-97,1 1 1,-3 3 169,4-3-141,-7 5-59,4-3 1,-1 6 29,-1 0-44,6 0-108,-3 0-7,6 0 152,0 0-86,-5 0-11,3 0 0,-5-4-25,3-1 43,2 1 0,-5 4 34,3 0-12,2-6 1,-5 5 53,3-3-61,2 2 10,-9 2-20,4 0 1,-6 0 7,0 0 1,4 2 9,0 2 0,1-3 13,-5 4 0,4 2-1,0 2 1,2-2-85,-1 1 0,-4 0-7,3 0 0,4 4-8,0-4 1,0 4-11,0 1 1,1 0 117,4 0 0,0-5-30,0 1 1,0 4-2,0 4 1,0 1-28,0-5 0,4-1 8,1 1 0,5 0-25,-2 0 0,0 0 7,0 0 0,1-4-8,4 0 0,0-7-10,0 3 1,0-4-76,0-1 0,0-1 84,0-4 1,-1-2-149,1-6 1,0-1 41,0-3 0,-4 2 32,0-2 0,-5-2-14,5 2 1,-7 0-115,3 4 1,-4 0 69,-1 0 0,0 0-400,0 0 461,0 0 0,-1 1 63,-4 4 0,0 1-651,-4 2-11,-2 4 298,3-5 0,0 6-305,-1 0-252,6 6 498,-3-5 429,6 5 0,0 17 0,0 6 0</inkml:trace>
  <inkml:trace contextRef="#ctx0" brushRef="#br0" timeOffset="2293">65 454 7828,'8'0'-1702,"-3"0"2559,-5 0-102,0 0-360,0 6 11,0-5-161,0 5 1,0-5 124,0 4-216,0-4 0,0 6 5,0-2 1,-1-2-62,-3 5 1,2-3 119,-2 3-237,2 1 1,2 4-33,0 0 1,-1-2 62,-3-2 1,2 2-70,-2-2 1,1 3 89,-1 1 0,2 0-14,-2-1 1,-2 1-27,2 0 1,-2-4-53,2 0 132,2-1 0,-5 4-14,3-4-97,2-2 1,-3-4 90,5 2-79,0-3 0,0 4-3,0-10 0,0 3-112,0-7 1,0 0 119,0-4 0,0-1-16,0-3 1,0 1-9,0-6 1,1 6 2,3-1 1,-2-2 56,2 2 0,2-2 2,-2 2 0,1 3 229,-5-4-192,5 4 0,-3 1 329,2 0-251,3 6-55,-5-5 0,5 11-130,-3-3 119,-2 2 1,3 4-190,-5 2 0,0-1 102,0 5 1,0-3-625,0 3 281,0 1 1,0 4-164,0 0 1,0-4-452,0-1 978,0-5 0,0-9 0,0-8 0</inkml:trace>
  <inkml:trace contextRef="#ctx0" brushRef="#br0" timeOffset="2308">519 0 8910,'-7'0'1158,"0"0"-808,2 0-134,4 6 168,-5-4-220,6 3 10,-6-5-408,5 6-89,-5-4 211,6 3 5,0-5-361,0 0 0,6-5 0,1-3 0</inkml:trace>
</inkml:ink>
</file>

<file path=word/theme/theme1.xml><?xml version="1.0" encoding="utf-8"?>
<a:theme xmlns:a="http://schemas.openxmlformats.org/drawingml/2006/main" name="Office Theme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96291512c1ee715ab617f4c07df79fc1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256c27c40ca5c40ce1cf6c44f0205df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DDF94E2-3B08-4C7B-A3E5-350A8AD4151E}">
  <ds:schemaRefs>
    <ds:schemaRef ds:uri="http://schemas.openxmlformats.org/officeDocument/2006/bibliography"/>
    <ds:schemaRef ds:uri="http://www.w3.org/2000/xmlns/"/>
  </ds:schemaRefs>
</ds:datastoreItem>
</file>

<file path=customXml/itemProps3.xml><?xml version="1.0" encoding="utf-8"?>
<ds:datastoreItem xmlns:ds="http://schemas.openxmlformats.org/officeDocument/2006/customXml" ds:itemID="{B95879B6-AE68-42F9-B174-BBB84B0C46ED}">
  <ds:schemaRefs>
    <ds:schemaRef ds:uri="http://schemas.microsoft.com/office/2006/metadata/properties"/>
    <ds:schemaRef ds:uri="http://www.w3.org/2000/xmlns/"/>
    <ds:schemaRef ds:uri="71af3243-3dd4-4a8d-8c0d-dd76da1f02a5"/>
    <ds:schemaRef ds:uri="http://www.w3.org/2001/XMLSchema-instance"/>
  </ds:schemaRefs>
</ds:datastoreItem>
</file>

<file path=customXml/itemProps4.xml><?xml version="1.0" encoding="utf-8"?>
<ds:datastoreItem xmlns:ds="http://schemas.openxmlformats.org/officeDocument/2006/customXml" ds:itemID="{136C501B-AE22-4B23-9AC5-EF45833FB0D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D51C426-FE86-45FB-9F67-B4DE8D0EF69C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71af3243-3dd4-4a8d-8c0d-dd76da1f02a5"/>
    <ds:schemaRef ds:uri="16c05727-aa75-4e4a-9b5f-8a80a116589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Blue%20spheres%20meeting%20minutes.dotx</Template>
  <TotalTime>0</TotalTime>
  <Pages>7</Pages>
  <Words>1436</Words>
  <Characters>8189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2024-04-05T14:41:00Z</dcterms:created>
  <dcterms:modified xsi:type="dcterms:W3CDTF">2024-04-05T15:15:00Z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